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FB9E" w14:textId="7A0E96EE" w:rsidR="006E523B" w:rsidRPr="00B266B0" w:rsidRDefault="006E523B" w:rsidP="006E523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00A57F72">
        <w:rPr>
          <w:bCs/>
          <w:noProof w:val="0"/>
          <w:sz w:val="24"/>
          <w:szCs w:val="24"/>
        </w:rPr>
        <w:t>bis</w:t>
      </w:r>
      <w:r w:rsidRPr="00B266B0">
        <w:rPr>
          <w:bCs/>
          <w:noProof w:val="0"/>
          <w:sz w:val="24"/>
          <w:szCs w:val="24"/>
        </w:rPr>
        <w:tab/>
      </w:r>
      <w:r w:rsidR="00F812A7" w:rsidRPr="00F812A7">
        <w:rPr>
          <w:bCs/>
          <w:noProof w:val="0"/>
          <w:sz w:val="24"/>
          <w:szCs w:val="24"/>
        </w:rPr>
        <w:t>R2-1913454</w:t>
      </w:r>
    </w:p>
    <w:p w14:paraId="229ED697" w14:textId="4CF8F407" w:rsidR="00ED3BA8" w:rsidRPr="00ED3BA8" w:rsidRDefault="00241CBE" w:rsidP="006E523B">
      <w:pPr>
        <w:pStyle w:val="Header"/>
        <w:tabs>
          <w:tab w:val="right" w:pos="9639"/>
        </w:tabs>
        <w:rPr>
          <w:bCs/>
          <w:noProof w:val="0"/>
          <w:sz w:val="24"/>
          <w:szCs w:val="24"/>
          <w:lang w:val="es-VE"/>
        </w:rPr>
      </w:pPr>
      <w:r w:rsidRPr="00241CBE">
        <w:rPr>
          <w:rFonts w:eastAsia="SimSun"/>
          <w:bCs/>
          <w:sz w:val="24"/>
          <w:szCs w:val="24"/>
          <w:lang w:eastAsia="zh-CN"/>
        </w:rPr>
        <w:t>Chongqing</w:t>
      </w:r>
      <w:r w:rsidR="006E523B" w:rsidRPr="00F036E9">
        <w:rPr>
          <w:rFonts w:eastAsia="SimSun"/>
          <w:bCs/>
          <w:sz w:val="24"/>
          <w:szCs w:val="24"/>
          <w:lang w:eastAsia="zh-CN"/>
        </w:rPr>
        <w:t xml:space="preserve">,  </w:t>
      </w:r>
      <w:r>
        <w:rPr>
          <w:rFonts w:eastAsia="SimSun"/>
          <w:bCs/>
          <w:sz w:val="24"/>
          <w:szCs w:val="24"/>
          <w:lang w:eastAsia="zh-CN"/>
        </w:rPr>
        <w:t>China</w:t>
      </w:r>
      <w:r w:rsidR="006E523B" w:rsidRPr="00F036E9">
        <w:rPr>
          <w:rFonts w:eastAsia="SimSun"/>
          <w:bCs/>
          <w:sz w:val="24"/>
          <w:szCs w:val="24"/>
          <w:lang w:eastAsia="zh-CN"/>
        </w:rPr>
        <w:t xml:space="preserve">, </w:t>
      </w:r>
      <w:r>
        <w:rPr>
          <w:rFonts w:eastAsia="SimSun"/>
          <w:bCs/>
          <w:sz w:val="24"/>
          <w:szCs w:val="24"/>
          <w:lang w:eastAsia="zh-CN"/>
        </w:rPr>
        <w:t>14</w:t>
      </w:r>
      <w:r w:rsidR="006E523B" w:rsidRPr="00F036E9">
        <w:rPr>
          <w:rFonts w:eastAsia="SimSun"/>
          <w:bCs/>
          <w:sz w:val="24"/>
          <w:szCs w:val="24"/>
          <w:lang w:eastAsia="zh-CN"/>
        </w:rPr>
        <w:t xml:space="preserve"> – </w:t>
      </w:r>
      <w:r>
        <w:rPr>
          <w:rFonts w:eastAsia="SimSun"/>
          <w:bCs/>
          <w:sz w:val="24"/>
          <w:szCs w:val="24"/>
          <w:lang w:eastAsia="zh-CN"/>
        </w:rPr>
        <w:t>18</w:t>
      </w:r>
      <w:r w:rsidRPr="00F036E9">
        <w:rPr>
          <w:rFonts w:eastAsia="SimSun"/>
          <w:bCs/>
          <w:sz w:val="24"/>
          <w:szCs w:val="24"/>
          <w:lang w:eastAsia="zh-CN"/>
        </w:rPr>
        <w:t xml:space="preserve"> </w:t>
      </w:r>
      <w:r>
        <w:rPr>
          <w:rFonts w:eastAsia="SimSun"/>
          <w:bCs/>
          <w:sz w:val="24"/>
          <w:szCs w:val="24"/>
          <w:lang w:eastAsia="zh-CN"/>
        </w:rPr>
        <w:t>October</w:t>
      </w:r>
      <w:r w:rsidRPr="00F036E9">
        <w:rPr>
          <w:rFonts w:eastAsia="SimSun"/>
          <w:bCs/>
          <w:sz w:val="24"/>
          <w:szCs w:val="24"/>
          <w:lang w:eastAsia="zh-CN"/>
        </w:rPr>
        <w:t xml:space="preserve"> </w:t>
      </w:r>
      <w:r w:rsidR="006E523B" w:rsidRPr="00F036E9">
        <w:rPr>
          <w:rFonts w:eastAsia="SimSun"/>
          <w:bCs/>
          <w:sz w:val="24"/>
          <w:szCs w:val="24"/>
          <w:lang w:eastAsia="zh-CN"/>
        </w:rPr>
        <w:t>2019</w:t>
      </w:r>
      <w:r w:rsidR="00ED3BA8" w:rsidRPr="00ED3BA8">
        <w:rPr>
          <w:rFonts w:eastAsia="SimSun"/>
          <w:noProof w:val="0"/>
          <w:sz w:val="24"/>
          <w:szCs w:val="24"/>
          <w:lang w:val="es-VE" w:eastAsia="zh-CN"/>
        </w:rPr>
        <w:tab/>
      </w:r>
    </w:p>
    <w:p w14:paraId="429B2404" w14:textId="77777777" w:rsidR="00ED3BA8" w:rsidRPr="00ED3BA8" w:rsidRDefault="00ED3BA8" w:rsidP="00ED3BA8">
      <w:pPr>
        <w:pStyle w:val="Header"/>
        <w:rPr>
          <w:bCs/>
          <w:noProof w:val="0"/>
          <w:sz w:val="24"/>
          <w:lang w:val="es-VE"/>
        </w:rPr>
      </w:pPr>
    </w:p>
    <w:p w14:paraId="54C17A07" w14:textId="77777777" w:rsidR="00ED3BA8" w:rsidRPr="00ED3BA8" w:rsidRDefault="00ED3BA8" w:rsidP="00ED3BA8">
      <w:pPr>
        <w:pStyle w:val="Header"/>
        <w:rPr>
          <w:bCs/>
          <w:noProof w:val="0"/>
          <w:sz w:val="24"/>
          <w:lang w:val="es-VE"/>
        </w:rPr>
      </w:pPr>
    </w:p>
    <w:p w14:paraId="1D7350D0" w14:textId="0B56D279" w:rsidR="00ED3BA8" w:rsidRPr="00B266B0" w:rsidRDefault="00ED3BA8" w:rsidP="00ED3BA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32FF">
        <w:rPr>
          <w:rFonts w:cs="Arial"/>
          <w:b/>
          <w:bCs/>
          <w:sz w:val="24"/>
          <w:lang w:eastAsia="ja-JP"/>
        </w:rPr>
        <w:t>6</w:t>
      </w:r>
      <w:r>
        <w:rPr>
          <w:rFonts w:cs="Arial"/>
          <w:b/>
          <w:bCs/>
          <w:sz w:val="24"/>
          <w:lang w:eastAsia="ja-JP"/>
        </w:rPr>
        <w:t>.7.2.2</w:t>
      </w:r>
    </w:p>
    <w:p w14:paraId="6BEFEF1C" w14:textId="77777777" w:rsidR="00ED3BA8" w:rsidRPr="00B266B0" w:rsidRDefault="00ED3BA8" w:rsidP="00ED3BA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EB5042C" w14:textId="57CF55AC" w:rsidR="00ED3BA8" w:rsidRDefault="00ED3BA8" w:rsidP="00ED3BA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5658375"/>
      <w:r w:rsidR="007C1D1B">
        <w:rPr>
          <w:rFonts w:ascii="Arial" w:hAnsi="Arial" w:cs="Arial"/>
          <w:b/>
          <w:bCs/>
          <w:sz w:val="24"/>
        </w:rPr>
        <w:t>CG</w:t>
      </w:r>
      <w:r w:rsidR="00A101CA">
        <w:rPr>
          <w:rFonts w:ascii="Arial" w:hAnsi="Arial" w:cs="Arial"/>
          <w:b/>
          <w:bCs/>
          <w:sz w:val="24"/>
        </w:rPr>
        <w:t xml:space="preserve"> and </w:t>
      </w:r>
      <w:r w:rsidR="007C1D1B">
        <w:rPr>
          <w:rFonts w:ascii="Arial" w:hAnsi="Arial" w:cs="Arial"/>
          <w:b/>
          <w:bCs/>
          <w:sz w:val="24"/>
        </w:rPr>
        <w:t>SPS</w:t>
      </w:r>
      <w:r w:rsidR="001E0CD4">
        <w:rPr>
          <w:rFonts w:ascii="Arial" w:hAnsi="Arial" w:cs="Arial"/>
          <w:b/>
          <w:bCs/>
          <w:sz w:val="24"/>
        </w:rPr>
        <w:t xml:space="preserve"> occasions determination for new periodicities</w:t>
      </w:r>
    </w:p>
    <w:bookmarkEnd w:id="0"/>
    <w:p w14:paraId="316E07B1" w14:textId="77777777" w:rsidR="00ED3BA8" w:rsidRPr="00B266B0" w:rsidRDefault="00ED3BA8" w:rsidP="00ED3BA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p>
    <w:p w14:paraId="6529E6F1" w14:textId="77777777" w:rsidR="00ED3BA8" w:rsidRPr="00B266B0" w:rsidRDefault="00ED3BA8" w:rsidP="00ED3BA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38D9CFF" w14:textId="77777777" w:rsidR="00136DDE" w:rsidRPr="008D5541" w:rsidRDefault="00136DDE" w:rsidP="00897D6C">
      <w:pPr>
        <w:pStyle w:val="Heading8"/>
      </w:pPr>
      <w:r w:rsidRPr="009A695D">
        <w:tab/>
      </w:r>
      <w:bookmarkStart w:id="1" w:name="_Ref15312972"/>
      <w:r w:rsidRPr="008D5541">
        <w:t>Introduction</w:t>
      </w:r>
      <w:bookmarkEnd w:id="1"/>
    </w:p>
    <w:p w14:paraId="3ACC9643" w14:textId="1E42A704" w:rsidR="00136DDE" w:rsidRDefault="00136DDE" w:rsidP="00136DDE">
      <w:pPr>
        <w:jc w:val="both"/>
      </w:pPr>
      <w:r>
        <w:t xml:space="preserve">In </w:t>
      </w:r>
      <w:r w:rsidRPr="00C049E7">
        <w:t>RAN</w:t>
      </w:r>
      <w:r>
        <w:t xml:space="preserve"> plenary</w:t>
      </w:r>
      <w:r w:rsidRPr="00C049E7">
        <w:t xml:space="preserve"> </w:t>
      </w:r>
      <w:r>
        <w:t>m</w:t>
      </w:r>
      <w:r w:rsidRPr="00C049E7">
        <w:t>eeting #83</w:t>
      </w:r>
      <w:r>
        <w:t xml:space="preserve"> the following TSC topics </w:t>
      </w:r>
      <w:r w:rsidR="00576D91">
        <w:t>were</w:t>
      </w:r>
      <w:r>
        <w:t xml:space="preserve"> agreed to be studied in the </w:t>
      </w:r>
      <w:r w:rsidRPr="00C049E7">
        <w:t>WID</w:t>
      </w:r>
      <w:r>
        <w:t xml:space="preserve"> on “</w:t>
      </w:r>
      <w:r w:rsidRPr="00C049E7">
        <w:t>Support of NR Industrial Internet of Things (IoT)</w:t>
      </w:r>
      <w:r>
        <w:t>”</w:t>
      </w:r>
      <w:r w:rsidR="003078A8">
        <w:t xml:space="preserve"> </w:t>
      </w:r>
      <w:r w:rsidR="00E10103">
        <w:fldChar w:fldCharType="begin"/>
      </w:r>
      <w:r w:rsidR="00E10103">
        <w:instrText xml:space="preserve"> REF _Ref75086397 \r \h </w:instrText>
      </w:r>
      <w:r w:rsidR="00E10103">
        <w:fldChar w:fldCharType="separate"/>
      </w:r>
      <w:r w:rsidR="009036FA">
        <w:t>[1]</w:t>
      </w:r>
      <w:r w:rsidR="00E10103">
        <w:fldChar w:fldCharType="end"/>
      </w:r>
      <w:r w:rsidR="003078A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6"/>
      </w:tblGrid>
      <w:tr w:rsidR="00136DDE" w14:paraId="7879A66C" w14:textId="77777777" w:rsidTr="00E17619">
        <w:trPr>
          <w:trHeight w:val="283"/>
        </w:trPr>
        <w:tc>
          <w:tcPr>
            <w:tcW w:w="9616" w:type="dxa"/>
            <w:shd w:val="clear" w:color="auto" w:fill="auto"/>
          </w:tcPr>
          <w:p w14:paraId="55AD67F3" w14:textId="77777777" w:rsidR="00136DDE" w:rsidRPr="00A17660" w:rsidRDefault="00136DDE" w:rsidP="001725CD">
            <w:pPr>
              <w:pStyle w:val="Doc-title"/>
            </w:pPr>
            <w:r w:rsidRPr="00CB01EB">
              <w:rPr>
                <w:lang w:val="en-US"/>
              </w:rPr>
              <w:t>RP-190728</w:t>
            </w:r>
            <w:r w:rsidRPr="00CB01EB">
              <w:rPr>
                <w:lang w:val="en-US"/>
              </w:rPr>
              <w:tab/>
            </w:r>
          </w:p>
        </w:tc>
      </w:tr>
      <w:tr w:rsidR="00136DDE" w14:paraId="582E801B" w14:textId="77777777" w:rsidTr="00E17619">
        <w:trPr>
          <w:trHeight w:val="3781"/>
        </w:trPr>
        <w:tc>
          <w:tcPr>
            <w:tcW w:w="9616" w:type="dxa"/>
            <w:shd w:val="clear" w:color="auto" w:fill="auto"/>
          </w:tcPr>
          <w:p w14:paraId="6DF27292" w14:textId="77777777" w:rsidR="00136DDE" w:rsidRDefault="00136DDE" w:rsidP="00136DDE">
            <w:pPr>
              <w:numPr>
                <w:ilvl w:val="0"/>
                <w:numId w:val="14"/>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CB01EB">
              <w:rPr>
                <w:lang w:val="en-US"/>
              </w:rPr>
              <w:t>(with EUTRA Rel-15 signalling solution as baseline) for synchronization requirements defined in TS 22.104)</w:t>
            </w:r>
            <w:r>
              <w:t xml:space="preserve"> [RAN2].</w:t>
            </w:r>
          </w:p>
          <w:p w14:paraId="09223644" w14:textId="77777777" w:rsidR="00136DDE" w:rsidRPr="00F6001B" w:rsidRDefault="00136DDE" w:rsidP="00136DDE">
            <w:pPr>
              <w:numPr>
                <w:ilvl w:val="0"/>
                <w:numId w:val="14"/>
              </w:numPr>
              <w:overflowPunct w:val="0"/>
              <w:autoSpaceDE w:val="0"/>
              <w:autoSpaceDN w:val="0"/>
              <w:adjustRightInd w:val="0"/>
              <w:spacing w:after="0"/>
              <w:jc w:val="both"/>
              <w:textAlignment w:val="baseline"/>
              <w:rPr>
                <w:b/>
                <w:lang w:val="en-US"/>
              </w:rPr>
            </w:pPr>
            <w:r w:rsidRPr="00F6001B">
              <w:rPr>
                <w:b/>
              </w:rPr>
              <w:t>Specify</w:t>
            </w:r>
            <w:r w:rsidRPr="00F6001B">
              <w:rPr>
                <w:b/>
                <w:lang w:val="en-US"/>
              </w:rPr>
              <w:t xml:space="preserve"> enhancements to satisfy QoS for wireless Ethernet when using TSC traffic patterns, including </w:t>
            </w:r>
          </w:p>
          <w:p w14:paraId="00887F7C" w14:textId="77777777" w:rsidR="00136DDE" w:rsidRPr="00CB01EB" w:rsidRDefault="00136DDE" w:rsidP="00136DDE">
            <w:pPr>
              <w:numPr>
                <w:ilvl w:val="1"/>
                <w:numId w:val="14"/>
              </w:numPr>
              <w:overflowPunct w:val="0"/>
              <w:autoSpaceDE w:val="0"/>
              <w:autoSpaceDN w:val="0"/>
              <w:adjustRightInd w:val="0"/>
              <w:spacing w:after="0"/>
              <w:jc w:val="both"/>
              <w:textAlignment w:val="baseline"/>
              <w:rPr>
                <w:lang w:val="en-US"/>
              </w:rPr>
            </w:pPr>
            <w:r w:rsidRPr="00CB01EB">
              <w:rPr>
                <w:lang w:val="en-US"/>
              </w:rPr>
              <w:t xml:space="preserve">Support of provisioning, from Core Network to RAN and between RAN nodes (e.g. upon handover), of UE’s TSC traffic pattern related information such as </w:t>
            </w:r>
            <w:r w:rsidRPr="003804B4">
              <w:t>message</w:t>
            </w:r>
            <w:r w:rsidRPr="00CB01EB">
              <w:rPr>
                <w:lang w:val="en-US"/>
              </w:rPr>
              <w:t xml:space="preserve"> periodicity, message size, message arrival time at gNB (DL) and UE (UL) [RAN3].</w:t>
            </w:r>
          </w:p>
          <w:p w14:paraId="0F8F750B" w14:textId="77777777" w:rsidR="00136DDE" w:rsidRPr="00AC32FF" w:rsidRDefault="00136DDE" w:rsidP="00136DDE">
            <w:pPr>
              <w:numPr>
                <w:ilvl w:val="1"/>
                <w:numId w:val="14"/>
              </w:numPr>
              <w:overflowPunct w:val="0"/>
              <w:autoSpaceDE w:val="0"/>
              <w:autoSpaceDN w:val="0"/>
              <w:adjustRightInd w:val="0"/>
              <w:spacing w:after="0"/>
              <w:jc w:val="both"/>
              <w:textAlignment w:val="baseline"/>
              <w:rPr>
                <w:lang w:val="en-US"/>
              </w:rPr>
            </w:pPr>
            <w:r w:rsidRPr="00AC32FF">
              <w:rPr>
                <w:lang w:val="en-US"/>
              </w:rPr>
              <w:t>Support for multiple simultaneous active semi-persistent scheduling (SPS) configurations for a given BWP of a UE. [RAN2, RAN1].</w:t>
            </w:r>
          </w:p>
          <w:p w14:paraId="0D89D4EF" w14:textId="77777777" w:rsidR="00136DDE" w:rsidRPr="00F6001B" w:rsidRDefault="00136DDE" w:rsidP="00136DDE">
            <w:pPr>
              <w:numPr>
                <w:ilvl w:val="1"/>
                <w:numId w:val="14"/>
              </w:numPr>
              <w:overflowPunct w:val="0"/>
              <w:autoSpaceDE w:val="0"/>
              <w:autoSpaceDN w:val="0"/>
              <w:adjustRightInd w:val="0"/>
              <w:spacing w:after="0"/>
              <w:jc w:val="both"/>
              <w:textAlignment w:val="baseline"/>
              <w:rPr>
                <w:b/>
                <w:lang w:val="en-US"/>
              </w:rPr>
            </w:pPr>
            <w:r w:rsidRPr="00F6001B">
              <w:rPr>
                <w:b/>
                <w:lang w:val="en-US"/>
              </w:rPr>
              <w:t>Support for shorter SPS periodicities than the existing ones [RAN2, RAN1].</w:t>
            </w:r>
          </w:p>
          <w:p w14:paraId="7BBA7AB2" w14:textId="77777777" w:rsidR="00136DDE" w:rsidRPr="00597BE6" w:rsidRDefault="00136DDE" w:rsidP="00136DDE">
            <w:pPr>
              <w:numPr>
                <w:ilvl w:val="0"/>
                <w:numId w:val="14"/>
              </w:numPr>
              <w:overflowPunct w:val="0"/>
              <w:autoSpaceDE w:val="0"/>
              <w:autoSpaceDN w:val="0"/>
              <w:adjustRightInd w:val="0"/>
              <w:spacing w:after="0"/>
              <w:jc w:val="both"/>
              <w:textAlignment w:val="baseline"/>
              <w:rPr>
                <w:b/>
                <w:lang w:val="en-US"/>
              </w:rPr>
            </w:pPr>
            <w:r w:rsidRPr="00597BE6">
              <w:rPr>
                <w:b/>
                <w:lang w:val="en-US"/>
              </w:rPr>
              <w:t xml:space="preserve">Address support for </w:t>
            </w:r>
            <w:r w:rsidRPr="00597BE6">
              <w:rPr>
                <w:b/>
              </w:rPr>
              <w:t xml:space="preserve">TSC message periodicities with non-integer multiple of NR supported CG/SPS periodicities, as captured in TR 38.825, section 6.5.2. </w:t>
            </w:r>
            <w:r w:rsidRPr="00597BE6">
              <w:rPr>
                <w:b/>
                <w:lang w:val="en-US"/>
              </w:rPr>
              <w:t>[RAN2, RAN1].</w:t>
            </w:r>
          </w:p>
          <w:p w14:paraId="3C020B1E" w14:textId="77777777" w:rsidR="00136DDE" w:rsidRPr="00CB01EB" w:rsidRDefault="00136DDE" w:rsidP="00136DDE">
            <w:pPr>
              <w:numPr>
                <w:ilvl w:val="0"/>
                <w:numId w:val="14"/>
              </w:numPr>
              <w:overflowPunct w:val="0"/>
              <w:autoSpaceDE w:val="0"/>
              <w:autoSpaceDN w:val="0"/>
              <w:adjustRightInd w:val="0"/>
              <w:spacing w:after="0"/>
              <w:jc w:val="both"/>
              <w:textAlignment w:val="baseline"/>
              <w:rPr>
                <w:lang w:val="en-US"/>
              </w:rPr>
            </w:pPr>
            <w:r>
              <w:t>Specify Ethernet header compression based on structure-aware</w:t>
            </w:r>
            <w:r w:rsidRPr="003804B4">
              <w:t xml:space="preserve"> algorithm</w:t>
            </w:r>
            <w:r>
              <w:t xml:space="preserve"> [RAN2].</w:t>
            </w:r>
          </w:p>
          <w:p w14:paraId="3571574A" w14:textId="77777777" w:rsidR="00136DDE" w:rsidRPr="00CB01EB" w:rsidRDefault="00136DDE" w:rsidP="00136DDE">
            <w:pPr>
              <w:numPr>
                <w:ilvl w:val="1"/>
                <w:numId w:val="14"/>
              </w:numPr>
              <w:overflowPunct w:val="0"/>
              <w:autoSpaceDE w:val="0"/>
              <w:autoSpaceDN w:val="0"/>
              <w:adjustRightInd w:val="0"/>
              <w:spacing w:after="0"/>
              <w:jc w:val="both"/>
              <w:textAlignment w:val="baseline"/>
              <w:rPr>
                <w:lang w:val="en-US"/>
              </w:rPr>
            </w:pPr>
            <w:r w:rsidRPr="00CB01EB">
              <w:rPr>
                <w:lang w:val="en-US"/>
              </w:rPr>
              <w:t>Ethernet header compression solution for LTE to be specified once the design principle for NR is agreed. The impacted LTE specifications to be added latest at RAN#85.</w:t>
            </w:r>
          </w:p>
        </w:tc>
      </w:tr>
    </w:tbl>
    <w:p w14:paraId="0AF57DEE" w14:textId="77777777" w:rsidR="00E17619" w:rsidRDefault="00E17619" w:rsidP="00E17619">
      <w:pPr>
        <w:pStyle w:val="NormalWeb"/>
        <w:spacing w:before="0" w:beforeAutospacing="0" w:after="0" w:afterAutospacing="0"/>
        <w:rPr>
          <w:sz w:val="20"/>
          <w:szCs w:val="20"/>
          <w:lang w:val="en-US" w:eastAsia="en-US"/>
        </w:rPr>
      </w:pPr>
    </w:p>
    <w:p w14:paraId="06ECB914" w14:textId="7B151E4D" w:rsidR="00C77822" w:rsidRDefault="00E17619" w:rsidP="00596E71">
      <w:pPr>
        <w:pStyle w:val="NormalWeb"/>
        <w:jc w:val="both"/>
        <w:rPr>
          <w:sz w:val="20"/>
          <w:szCs w:val="20"/>
          <w:lang w:val="en-US" w:eastAsia="en-US"/>
        </w:rPr>
      </w:pPr>
      <w:r>
        <w:rPr>
          <w:sz w:val="20"/>
          <w:szCs w:val="20"/>
          <w:lang w:val="en-US" w:eastAsia="en-US"/>
        </w:rPr>
        <w:t>In R</w:t>
      </w:r>
      <w:r w:rsidR="00C77822" w:rsidRPr="00C77822">
        <w:rPr>
          <w:sz w:val="20"/>
          <w:szCs w:val="20"/>
          <w:lang w:val="en-US" w:eastAsia="en-US"/>
        </w:rPr>
        <w:t>AN2#10</w:t>
      </w:r>
      <w:r>
        <w:rPr>
          <w:sz w:val="20"/>
          <w:szCs w:val="20"/>
          <w:lang w:val="en-US" w:eastAsia="en-US"/>
        </w:rPr>
        <w:t>5bis</w:t>
      </w:r>
      <w:r w:rsidR="00744EC8">
        <w:rPr>
          <w:sz w:val="20"/>
          <w:szCs w:val="20"/>
          <w:lang w:val="en-US" w:eastAsia="en-US"/>
        </w:rPr>
        <w:t xml:space="preserve"> meeting</w:t>
      </w:r>
      <w:r>
        <w:rPr>
          <w:sz w:val="20"/>
          <w:szCs w:val="20"/>
          <w:lang w:val="en-US" w:eastAsia="en-US"/>
        </w:rPr>
        <w:t>, the following agreements were reached</w:t>
      </w:r>
      <w:r w:rsidR="004C29B2">
        <w:rPr>
          <w:sz w:val="20"/>
          <w:szCs w:val="20"/>
          <w:lang w:val="en-US" w:eastAsia="en-US"/>
        </w:rPr>
        <w:t xml:space="preserve"> </w:t>
      </w:r>
      <w:r w:rsidR="004C29B2">
        <w:rPr>
          <w:sz w:val="20"/>
          <w:szCs w:val="20"/>
          <w:lang w:val="en-US" w:eastAsia="en-US"/>
        </w:rPr>
        <w:fldChar w:fldCharType="begin"/>
      </w:r>
      <w:r w:rsidR="004C29B2">
        <w:rPr>
          <w:sz w:val="20"/>
          <w:szCs w:val="20"/>
          <w:lang w:val="en-US" w:eastAsia="en-US"/>
        </w:rPr>
        <w:instrText xml:space="preserve"> REF _Ref20825919 \r \h </w:instrText>
      </w:r>
      <w:r w:rsidR="004C29B2">
        <w:rPr>
          <w:sz w:val="20"/>
          <w:szCs w:val="20"/>
          <w:lang w:val="en-US" w:eastAsia="en-US"/>
        </w:rPr>
      </w:r>
      <w:r w:rsidR="004C29B2">
        <w:rPr>
          <w:sz w:val="20"/>
          <w:szCs w:val="20"/>
          <w:lang w:val="en-US" w:eastAsia="en-US"/>
        </w:rPr>
        <w:fldChar w:fldCharType="separate"/>
      </w:r>
      <w:r w:rsidR="009036FA">
        <w:rPr>
          <w:sz w:val="20"/>
          <w:szCs w:val="20"/>
          <w:lang w:val="en-US" w:eastAsia="en-US"/>
        </w:rPr>
        <w:t>[2]</w:t>
      </w:r>
      <w:r w:rsidR="004C29B2">
        <w:rPr>
          <w:sz w:val="20"/>
          <w:szCs w:val="20"/>
          <w:lang w:val="en-US" w:eastAsia="en-US"/>
        </w:rPr>
        <w:fldChar w:fldCharType="end"/>
      </w:r>
      <w:r w:rsidR="00C77822">
        <w:rPr>
          <w:sz w:val="20"/>
          <w:szCs w:val="20"/>
          <w:lang w:val="en-US" w:eastAsia="en-US"/>
        </w:rPr>
        <w:t>:</w:t>
      </w:r>
    </w:p>
    <w:p w14:paraId="4284EEC9" w14:textId="77777777" w:rsidR="00E17619" w:rsidRDefault="00F812A7" w:rsidP="00E17619">
      <w:pPr>
        <w:pStyle w:val="NormalWeb"/>
        <w:jc w:val="center"/>
        <w:rPr>
          <w:sz w:val="20"/>
          <w:szCs w:val="20"/>
          <w:lang w:val="en-US" w:eastAsia="en-US"/>
        </w:rPr>
      </w:pPr>
      <w:r>
        <w:rPr>
          <w:sz w:val="20"/>
          <w:szCs w:val="20"/>
          <w:lang w:val="en-US" w:eastAsia="en-US"/>
        </w:rPr>
      </w:r>
      <w:r>
        <w:rPr>
          <w:sz w:val="20"/>
          <w:szCs w:val="20"/>
          <w:lang w:val="en-US" w:eastAsia="en-US"/>
        </w:rPr>
        <w:pict w14:anchorId="395BD63C">
          <v:shapetype id="_x0000_t202" coordsize="21600,21600" o:spt="202" path="m,l,21600r21600,l21600,xe">
            <v:stroke joinstyle="miter"/>
            <v:path gradientshapeok="t" o:connecttype="rect"/>
          </v:shapetype>
          <v:shape id="_x0000_s1029" type="#_x0000_t202" style="width:441.3pt;height:200.7pt;mso-left-percent:-10001;mso-top-percent:-10001;mso-position-horizontal:absolute;mso-position-horizontal-relative:char;mso-position-vertical:absolute;mso-position-vertical-relative:line;mso-left-percent:-10001;mso-top-percent:-10001">
            <v:textbox style="mso-next-textbox:#_x0000_s1029">
              <w:txbxContent>
                <w:p w14:paraId="64FE6552" w14:textId="77777777" w:rsidR="00E17619" w:rsidRPr="00E17619" w:rsidRDefault="00E17619" w:rsidP="00E17619">
                  <w:pPr>
                    <w:pStyle w:val="Agreement"/>
                    <w:tabs>
                      <w:tab w:val="clear" w:pos="1619"/>
                      <w:tab w:val="num" w:pos="360"/>
                    </w:tabs>
                    <w:ind w:left="360"/>
                  </w:pPr>
                  <w:r w:rsidRPr="00E17619">
                    <w:t>R2 assumes that the maximum number of active SPS configurations for a given BWP of a serving cell in the specification is 8 or 16 (FFS).</w:t>
                  </w:r>
                </w:p>
                <w:p w14:paraId="0E81E1AB" w14:textId="77777777" w:rsidR="00E17619" w:rsidRPr="00E17619" w:rsidRDefault="00E17619" w:rsidP="00E17619">
                  <w:pPr>
                    <w:pStyle w:val="Agreement"/>
                    <w:tabs>
                      <w:tab w:val="clear" w:pos="1619"/>
                      <w:tab w:val="num" w:pos="360"/>
                    </w:tabs>
                    <w:ind w:left="360"/>
                  </w:pPr>
                  <w:r w:rsidRPr="00E17619">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27BB1FA9" w14:textId="77777777" w:rsidR="00E17619" w:rsidRPr="00E17619" w:rsidRDefault="00E17619" w:rsidP="00E17619">
                  <w:pPr>
                    <w:pStyle w:val="Agreement"/>
                    <w:tabs>
                      <w:tab w:val="clear" w:pos="1619"/>
                      <w:tab w:val="num" w:pos="360"/>
                    </w:tabs>
                    <w:ind w:left="360"/>
                  </w:pPr>
                  <w:r w:rsidRPr="00E17619">
                    <w:t>Will support “short” SPS periodicities, at least down to 0.5ms</w:t>
                  </w:r>
                </w:p>
                <w:p w14:paraId="50BA5542" w14:textId="77777777" w:rsidR="00E17619" w:rsidRPr="00E17619" w:rsidRDefault="00E17619" w:rsidP="00E17619">
                  <w:pPr>
                    <w:pStyle w:val="Agreement"/>
                    <w:tabs>
                      <w:tab w:val="clear" w:pos="1619"/>
                      <w:tab w:val="num" w:pos="360"/>
                    </w:tabs>
                    <w:ind w:left="360"/>
                  </w:pPr>
                  <w:r w:rsidRPr="00E17619">
                    <w:t xml:space="preserve">Ask R1 on feasibility, and additionally the feasibility to go down to even lower values, e.g. 2 symb.  </w:t>
                  </w:r>
                </w:p>
                <w:p w14:paraId="1765AE07" w14:textId="77777777" w:rsidR="00E17619" w:rsidRPr="00E17619" w:rsidRDefault="00E17619" w:rsidP="00E17619">
                  <w:pPr>
                    <w:pStyle w:val="Agreement"/>
                    <w:tabs>
                      <w:tab w:val="clear" w:pos="1619"/>
                      <w:tab w:val="num" w:pos="360"/>
                    </w:tabs>
                    <w:ind w:left="360"/>
                  </w:pPr>
                  <w:r w:rsidRPr="00E17619">
                    <w:t xml:space="preserve">R2 assumes that activation/deactivation is done by DCI. </w:t>
                  </w:r>
                </w:p>
                <w:p w14:paraId="32D20F58" w14:textId="77777777" w:rsidR="00E17619" w:rsidRPr="00E17619" w:rsidRDefault="00E17619" w:rsidP="00E17619">
                  <w:pPr>
                    <w:pStyle w:val="Agreement"/>
                    <w:tabs>
                      <w:tab w:val="clear" w:pos="1619"/>
                      <w:tab w:val="num" w:pos="360"/>
                    </w:tabs>
                    <w:ind w:left="360"/>
                  </w:pPr>
                  <w:r w:rsidRPr="00E17619">
                    <w:t>RAN1 should address activation/deactivation DCIs related with configured grant Type 2 and SPS in the case of multiple configurations</w:t>
                  </w:r>
                </w:p>
                <w:p w14:paraId="3FA383C7" w14:textId="77777777" w:rsidR="00E17619" w:rsidRDefault="00E17619" w:rsidP="00E17619">
                  <w:pPr>
                    <w:pStyle w:val="Agreement"/>
                    <w:tabs>
                      <w:tab w:val="clear" w:pos="1619"/>
                      <w:tab w:val="num" w:pos="360"/>
                    </w:tabs>
                    <w:ind w:left="360"/>
                  </w:pPr>
                  <w:r w:rsidRPr="00E17619">
                    <w:t>When multiple UL CG or DL SPS configurations is configured, an offset for each configuration is needed for the calculation of the HARQ process ID</w:t>
                  </w:r>
                </w:p>
                <w:p w14:paraId="7F0336D7" w14:textId="77777777" w:rsidR="00E17619" w:rsidRDefault="00E17619"/>
              </w:txbxContent>
            </v:textbox>
            <w10:anchorlock/>
          </v:shape>
        </w:pict>
      </w:r>
    </w:p>
    <w:p w14:paraId="40DFD73B" w14:textId="77777777" w:rsidR="00E17619" w:rsidRDefault="00E17619" w:rsidP="00C77822">
      <w:pPr>
        <w:pStyle w:val="NormalWeb"/>
        <w:rPr>
          <w:sz w:val="20"/>
          <w:szCs w:val="20"/>
          <w:lang w:val="en-US" w:eastAsia="en-US"/>
        </w:rPr>
      </w:pPr>
    </w:p>
    <w:p w14:paraId="6650CBF9" w14:textId="173AD44A" w:rsidR="00471D1A" w:rsidRPr="00471D1A" w:rsidRDefault="001010AD" w:rsidP="00596E71">
      <w:pPr>
        <w:pStyle w:val="NormalWeb"/>
        <w:jc w:val="both"/>
        <w:rPr>
          <w:sz w:val="20"/>
          <w:szCs w:val="20"/>
          <w:lang w:val="en-US" w:eastAsia="en-US"/>
        </w:rPr>
      </w:pPr>
      <w:r>
        <w:rPr>
          <w:sz w:val="20"/>
          <w:szCs w:val="20"/>
          <w:lang w:val="en-US" w:eastAsia="en-US"/>
        </w:rPr>
        <w:lastRenderedPageBreak/>
        <w:t>In RAN1#98 meeting, the following conclusion was drawn regarding the periodicity for DL SPS</w:t>
      </w:r>
      <w:r w:rsidR="00471D1A">
        <w:rPr>
          <w:sz w:val="20"/>
          <w:szCs w:val="20"/>
          <w:lang w:val="en-US" w:eastAsia="en-US"/>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861A2" w14:paraId="5A5BD574" w14:textId="77777777" w:rsidTr="00AC32FF">
        <w:trPr>
          <w:trHeight w:val="557"/>
        </w:trPr>
        <w:tc>
          <w:tcPr>
            <w:tcW w:w="9351" w:type="dxa"/>
            <w:tcBorders>
              <w:top w:val="single" w:sz="4" w:space="0" w:color="auto"/>
              <w:left w:val="single" w:sz="4" w:space="0" w:color="auto"/>
              <w:bottom w:val="single" w:sz="4" w:space="0" w:color="auto"/>
              <w:right w:val="single" w:sz="4" w:space="0" w:color="auto"/>
            </w:tcBorders>
            <w:hideMark/>
          </w:tcPr>
          <w:p w14:paraId="44ADEB9E" w14:textId="77777777" w:rsidR="006B5F09" w:rsidRPr="009328DA" w:rsidRDefault="006B5F09" w:rsidP="006B5F09">
            <w:pPr>
              <w:rPr>
                <w:rFonts w:eastAsia="Malgun Gothic"/>
                <w:b/>
                <w:bCs/>
                <w:u w:val="single"/>
                <w:lang w:eastAsia="ko-KR"/>
              </w:rPr>
            </w:pPr>
            <w:r w:rsidRPr="009328DA">
              <w:rPr>
                <w:rFonts w:eastAsia="Malgun Gothic"/>
                <w:b/>
                <w:bCs/>
                <w:u w:val="single"/>
                <w:lang w:eastAsia="ko-KR"/>
              </w:rPr>
              <w:t>C</w:t>
            </w:r>
            <w:r w:rsidRPr="009328DA">
              <w:rPr>
                <w:rFonts w:eastAsia="Malgun Gothic" w:hint="eastAsia"/>
                <w:b/>
                <w:bCs/>
                <w:u w:val="single"/>
                <w:lang w:eastAsia="ko-KR"/>
              </w:rPr>
              <w:t>onclusion:</w:t>
            </w:r>
          </w:p>
          <w:p w14:paraId="4BBADA77" w14:textId="0C15041A" w:rsidR="00B861A2" w:rsidRDefault="006B5F09" w:rsidP="00AC32FF">
            <w:pPr>
              <w:spacing w:afterLines="50" w:after="120"/>
            </w:pPr>
            <w:r w:rsidRPr="009328DA">
              <w:rPr>
                <w:rFonts w:eastAsia="Malgun Gothic"/>
                <w:lang w:eastAsia="ko-KR"/>
              </w:rPr>
              <w:t xml:space="preserve">There is no consensus on support of DL SPS periodicity shorter than 1 slot in Rel-16. </w:t>
            </w:r>
          </w:p>
        </w:tc>
      </w:tr>
    </w:tbl>
    <w:p w14:paraId="4E78AD53" w14:textId="77777777" w:rsidR="001010AD" w:rsidRDefault="001010AD" w:rsidP="00596E71">
      <w:pPr>
        <w:jc w:val="both"/>
        <w:rPr>
          <w:lang w:val="en-US"/>
        </w:rPr>
      </w:pPr>
    </w:p>
    <w:p w14:paraId="5B841CC8" w14:textId="5A4BCC70" w:rsidR="00471FD8" w:rsidRDefault="00AC32FF" w:rsidP="00596E71">
      <w:pPr>
        <w:jc w:val="both"/>
        <w:rPr>
          <w:lang w:val="en-US"/>
        </w:rPr>
      </w:pPr>
      <w:r>
        <w:rPr>
          <w:lang w:val="en-US"/>
        </w:rPr>
        <w:t>One of the issues discussed in the e-</w:t>
      </w:r>
      <w:r w:rsidRPr="007225D4">
        <w:rPr>
          <w:lang w:val="en-US"/>
        </w:rPr>
        <w:t xml:space="preserve">mail discussion </w:t>
      </w:r>
      <w:r>
        <w:rPr>
          <w:lang w:val="en-US"/>
        </w:rPr>
        <w:t>“</w:t>
      </w:r>
      <w:r w:rsidRPr="007225D4">
        <w:rPr>
          <w:lang w:val="en-US"/>
        </w:rPr>
        <w:t>[107#55][IIOT] CG/SPS for TSC</w:t>
      </w:r>
      <w:r>
        <w:rPr>
          <w:lang w:val="en-US"/>
        </w:rPr>
        <w:t xml:space="preserve">”, is the additional periodicities, which should be supported for CG and SPS configurations. Even though the conclusion is still pending at the time of writing this contribution, we </w:t>
      </w:r>
      <w:r w:rsidR="00B9357F">
        <w:rPr>
          <w:lang w:val="en-US"/>
        </w:rPr>
        <w:t>assume that new periodicities will be defined one way or another. Since</w:t>
      </w:r>
      <w:r w:rsidR="00B9357F">
        <w:t xml:space="preserve"> it is desirable to have the SPS/CG allocations periodicity aligned as much as possible with the generated data to avoid waste of resources or prevent the latency constraint for the deterministic traffic from being violated</w:t>
      </w:r>
      <w:r w:rsidR="00B9357F">
        <w:rPr>
          <w:lang w:val="en-US"/>
        </w:rPr>
        <w:t>, we also assume that periodicities which are not divisor of 10240 ms</w:t>
      </w:r>
      <w:r>
        <w:rPr>
          <w:lang w:val="en-US"/>
        </w:rPr>
        <w:t xml:space="preserve"> </w:t>
      </w:r>
      <w:r w:rsidR="00B9357F">
        <w:rPr>
          <w:lang w:val="en-US"/>
        </w:rPr>
        <w:t xml:space="preserve">will have to be supported. As we mentioned in our reply to the e-mail discussion mentioned above, this creates and issue with the current CG/SPS occasion determination formulas and we would like to elaborate the topic in this contribution. </w:t>
      </w:r>
    </w:p>
    <w:p w14:paraId="7651066F" w14:textId="77777777" w:rsidR="00471FD8" w:rsidRDefault="00136DDE" w:rsidP="00471FD8">
      <w:pPr>
        <w:pStyle w:val="Heading8"/>
      </w:pPr>
      <w:r w:rsidRPr="009A695D">
        <w:tab/>
      </w:r>
      <w:r w:rsidR="00E32FD5">
        <w:t>D</w:t>
      </w:r>
      <w:r w:rsidR="00277170">
        <w:t>iscussion</w:t>
      </w:r>
    </w:p>
    <w:p w14:paraId="290C5F3D" w14:textId="31B88614" w:rsidR="00DC7E37" w:rsidRDefault="00DC7E37" w:rsidP="00596E71">
      <w:pPr>
        <w:jc w:val="both"/>
      </w:pPr>
      <w:r>
        <w:t xml:space="preserve">As </w:t>
      </w:r>
      <w:r w:rsidR="004F34A2">
        <w:t xml:space="preserve">previously </w:t>
      </w:r>
      <w:r>
        <w:t xml:space="preserve">discussed </w:t>
      </w:r>
      <w:r w:rsidR="004F34A2">
        <w:t xml:space="preserve">also </w:t>
      </w:r>
      <w:r>
        <w:t xml:space="preserve">in </w:t>
      </w:r>
      <w:r>
        <w:fldChar w:fldCharType="begin"/>
      </w:r>
      <w:r>
        <w:instrText xml:space="preserve"> REF _Ref15050702 \r \h </w:instrText>
      </w:r>
      <w:r>
        <w:fldChar w:fldCharType="separate"/>
      </w:r>
      <w:r w:rsidR="009036FA">
        <w:t>[3]</w:t>
      </w:r>
      <w:r>
        <w:fldChar w:fldCharType="end"/>
      </w:r>
      <w:r>
        <w:t xml:space="preserve">, the currently supported periodicities in Rel-15 are integer divisor of 10240 ms, which corresponds to the time duration of 1024 SFNs. Such periodicities </w:t>
      </w:r>
      <w:r w:rsidR="00EC0A5C">
        <w:t>ensure that,</w:t>
      </w:r>
      <w:r w:rsidR="00D8778D">
        <w:t xml:space="preserve"> a</w:t>
      </w:r>
      <w:r w:rsidR="004F1273">
        <w:t>t any SFN cycle</w:t>
      </w:r>
      <w:r w:rsidR="00EC0A5C">
        <w:t xml:space="preserve"> (SFN 0 to SFN 1023)</w:t>
      </w:r>
      <w:r w:rsidR="006E03EE">
        <w:t>,</w:t>
      </w:r>
      <w:r w:rsidR="004F1273">
        <w:t xml:space="preserve"> the transmission opportunities will have the same </w:t>
      </w:r>
      <w:r w:rsidR="00D8778D">
        <w:t>position relative to SFN 0</w:t>
      </w:r>
      <w:r w:rsidR="008E74E1">
        <w:t xml:space="preserve">, as shown in </w:t>
      </w:r>
      <w:r w:rsidR="00C77A92">
        <w:fldChar w:fldCharType="begin"/>
      </w:r>
      <w:r w:rsidR="00C77A92">
        <w:instrText xml:space="preserve"> REF _Ref7159132 \h </w:instrText>
      </w:r>
      <w:r w:rsidR="00C77A92">
        <w:fldChar w:fldCharType="separate"/>
      </w:r>
      <w:r w:rsidR="009036FA">
        <w:t xml:space="preserve">Figure </w:t>
      </w:r>
      <w:r w:rsidR="009036FA">
        <w:rPr>
          <w:noProof/>
        </w:rPr>
        <w:t>1</w:t>
      </w:r>
      <w:r w:rsidR="00C77A92">
        <w:fldChar w:fldCharType="end"/>
      </w:r>
      <w:r w:rsidR="00D8778D">
        <w:t>.</w:t>
      </w:r>
    </w:p>
    <w:p w14:paraId="5AAE72E9" w14:textId="77777777" w:rsidR="00C239A1" w:rsidRDefault="00F812A7" w:rsidP="008E74E1">
      <w:pPr>
        <w:jc w:val="center"/>
      </w:pPr>
      <w:r>
        <w:pict w14:anchorId="68D2A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8.6pt;height:75.5pt;mso-position-horizontal-relative:char;mso-position-vertical-relative:line">
            <v:imagedata r:id="rId15" o:title=""/>
          </v:shape>
        </w:pict>
      </w:r>
    </w:p>
    <w:p w14:paraId="0B2D9C3C" w14:textId="028460C9" w:rsidR="008E74E1" w:rsidRPr="008E74E1" w:rsidRDefault="008E74E1" w:rsidP="008E74E1">
      <w:pPr>
        <w:pStyle w:val="Caption"/>
        <w:jc w:val="center"/>
        <w:rPr>
          <w:lang w:val="en-US"/>
        </w:rPr>
      </w:pPr>
      <w:bookmarkStart w:id="2" w:name="_Ref7159132"/>
      <w:r>
        <w:t xml:space="preserve">Figure </w:t>
      </w:r>
      <w:r>
        <w:rPr>
          <w:noProof/>
        </w:rPr>
        <w:fldChar w:fldCharType="begin"/>
      </w:r>
      <w:r>
        <w:rPr>
          <w:noProof/>
        </w:rPr>
        <w:instrText xml:space="preserve"> SEQ Figure \* ARABIC </w:instrText>
      </w:r>
      <w:r>
        <w:rPr>
          <w:noProof/>
        </w:rPr>
        <w:fldChar w:fldCharType="separate"/>
      </w:r>
      <w:r w:rsidR="009036FA">
        <w:rPr>
          <w:noProof/>
        </w:rPr>
        <w:t>1</w:t>
      </w:r>
      <w:r>
        <w:rPr>
          <w:noProof/>
        </w:rPr>
        <w:fldChar w:fldCharType="end"/>
      </w:r>
      <w:bookmarkEnd w:id="2"/>
      <w:r>
        <w:rPr>
          <w:lang w:val="en-US"/>
        </w:rPr>
        <w:t>: Example of transmission opportunities using periodicity values which are divisor of 10240 ms.</w:t>
      </w:r>
    </w:p>
    <w:p w14:paraId="6FCF6669" w14:textId="77777777" w:rsidR="00D61391" w:rsidRDefault="00D61391" w:rsidP="00C77A92"/>
    <w:p w14:paraId="0298C854" w14:textId="15378A49" w:rsidR="008E74E1" w:rsidRDefault="00C77A92" w:rsidP="00C77A92">
      <w:r>
        <w:t>On the other hand, if NR enables the support for new periodicit</w:t>
      </w:r>
      <w:r w:rsidR="00EC0A5C">
        <w:t>ies</w:t>
      </w:r>
      <w:r>
        <w:t xml:space="preserve"> which are non-divisor of 10240 ms, then there</w:t>
      </w:r>
      <w:r w:rsidR="00DD59E8">
        <w:t xml:space="preserve"> </w:t>
      </w:r>
      <w:r>
        <w:t xml:space="preserve">might be an ambiguity regarding the transmission opportunities in different SFN cycles, as illustrated in </w:t>
      </w:r>
      <w:r>
        <w:fldChar w:fldCharType="begin"/>
      </w:r>
      <w:r>
        <w:instrText xml:space="preserve"> REF _Ref15290288 \h </w:instrText>
      </w:r>
      <w:r>
        <w:fldChar w:fldCharType="separate"/>
      </w:r>
      <w:r w:rsidR="009036FA">
        <w:t xml:space="preserve">Figure </w:t>
      </w:r>
      <w:r w:rsidR="009036FA">
        <w:rPr>
          <w:noProof/>
        </w:rPr>
        <w:t>2</w:t>
      </w:r>
      <w:r>
        <w:fldChar w:fldCharType="end"/>
      </w:r>
      <w:r>
        <w:t>.</w:t>
      </w:r>
    </w:p>
    <w:p w14:paraId="3A49ED7F" w14:textId="77777777" w:rsidR="008E74E1" w:rsidRDefault="00F812A7" w:rsidP="008E74E1">
      <w:pPr>
        <w:jc w:val="center"/>
      </w:pPr>
      <w:r>
        <w:pict w14:anchorId="16B80505">
          <v:shape id="_x0000_i1027" type="#_x0000_t75" style="width:5in;height:76.9pt;mso-position-horizontal-relative:char;mso-position-vertical-relative:line">
            <v:imagedata r:id="rId16" o:title=""/>
          </v:shape>
        </w:pict>
      </w:r>
    </w:p>
    <w:p w14:paraId="5BA41E22" w14:textId="0CFEE911" w:rsidR="00C77A92" w:rsidRPr="008E74E1" w:rsidRDefault="00C77A92" w:rsidP="000110FD">
      <w:pPr>
        <w:pStyle w:val="Caption"/>
        <w:spacing w:before="0"/>
        <w:jc w:val="center"/>
        <w:rPr>
          <w:lang w:val="en-US"/>
        </w:rPr>
      </w:pPr>
      <w:bookmarkStart w:id="3" w:name="_Ref15290288"/>
      <w:r>
        <w:t xml:space="preserve">Figure </w:t>
      </w:r>
      <w:r>
        <w:rPr>
          <w:noProof/>
        </w:rPr>
        <w:fldChar w:fldCharType="begin"/>
      </w:r>
      <w:r>
        <w:rPr>
          <w:noProof/>
        </w:rPr>
        <w:instrText xml:space="preserve"> SEQ Figure \* ARABIC </w:instrText>
      </w:r>
      <w:r>
        <w:rPr>
          <w:noProof/>
        </w:rPr>
        <w:fldChar w:fldCharType="separate"/>
      </w:r>
      <w:r w:rsidR="009036FA">
        <w:rPr>
          <w:noProof/>
        </w:rPr>
        <w:t>2</w:t>
      </w:r>
      <w:r>
        <w:rPr>
          <w:noProof/>
        </w:rPr>
        <w:fldChar w:fldCharType="end"/>
      </w:r>
      <w:bookmarkEnd w:id="3"/>
      <w:r>
        <w:rPr>
          <w:lang w:val="en-US"/>
        </w:rPr>
        <w:t>: Example of transmission opportunities using periodicity values which are non-divisor of 10240 ms.</w:t>
      </w:r>
    </w:p>
    <w:p w14:paraId="4224D8B7" w14:textId="77777777" w:rsidR="00D61391" w:rsidRDefault="00D61391" w:rsidP="00596E71">
      <w:pPr>
        <w:jc w:val="both"/>
      </w:pPr>
    </w:p>
    <w:p w14:paraId="1A9AC092" w14:textId="0EFC6D2F" w:rsidR="00D61391" w:rsidRDefault="00D61391" w:rsidP="00596E71">
      <w:pPr>
        <w:jc w:val="both"/>
      </w:pPr>
      <w:r>
        <w:t>For SPS</w:t>
      </w:r>
      <w:r w:rsidR="00D47026">
        <w:t>,</w:t>
      </w:r>
      <w:r>
        <w:t xml:space="preserve"> the Release-15 specifies that</w:t>
      </w:r>
      <w:r w:rsidR="00D47026">
        <w:t xml:space="preserve"> </w:t>
      </w:r>
      <w:r w:rsidR="00D47026">
        <w:fldChar w:fldCharType="begin"/>
      </w:r>
      <w:r w:rsidR="00D47026">
        <w:instrText xml:space="preserve"> REF _Ref15312987 \w \h </w:instrText>
      </w:r>
      <w:r w:rsidR="00D47026">
        <w:fldChar w:fldCharType="separate"/>
      </w:r>
      <w:r w:rsidR="009036FA">
        <w:t>[4]</w:t>
      </w:r>
      <w:r w:rsidR="00D47026">
        <w:fldChar w:fldCharType="end"/>
      </w:r>
      <w:r>
        <w:t>:</w:t>
      </w:r>
    </w:p>
    <w:p w14:paraId="3DDA5D95" w14:textId="77777777" w:rsidR="00D61391" w:rsidRPr="00B9580D" w:rsidRDefault="00D61391" w:rsidP="00D61391">
      <w:pPr>
        <w:pBdr>
          <w:top w:val="single" w:sz="4" w:space="1" w:color="auto"/>
          <w:left w:val="single" w:sz="4" w:space="4" w:color="auto"/>
          <w:bottom w:val="single" w:sz="4" w:space="1" w:color="auto"/>
          <w:right w:val="single" w:sz="4" w:space="4" w:color="auto"/>
        </w:pBdr>
        <w:rPr>
          <w:lang w:eastAsia="ko-KR"/>
        </w:rPr>
      </w:pPr>
      <w:r w:rsidRPr="00B9580D">
        <w:rPr>
          <w:lang w:eastAsia="ko-KR"/>
        </w:rPr>
        <w:t xml:space="preserve">After a downlink assignment is configured for SPS, the MAC entity shall consider sequentially that the </w:t>
      </w:r>
      <w:r w:rsidRPr="00793E69">
        <w:rPr>
          <w:highlight w:val="yellow"/>
          <w:lang w:eastAsia="ko-KR"/>
        </w:rPr>
        <w:t>N</w:t>
      </w:r>
      <w:r w:rsidRPr="00793E69">
        <w:rPr>
          <w:highlight w:val="yellow"/>
          <w:vertAlign w:val="superscript"/>
          <w:lang w:eastAsia="ko-KR"/>
        </w:rPr>
        <w:t>th</w:t>
      </w:r>
      <w:r w:rsidRPr="00793E69">
        <w:rPr>
          <w:highlight w:val="yellow"/>
          <w:lang w:eastAsia="ko-KR"/>
        </w:rPr>
        <w:t xml:space="preserve"> downlink assignment</w:t>
      </w:r>
      <w:r w:rsidRPr="00B9580D">
        <w:rPr>
          <w:lang w:eastAsia="ko-KR"/>
        </w:rPr>
        <w:t xml:space="preserve"> occurs in the slot for which:</w:t>
      </w:r>
    </w:p>
    <w:p w14:paraId="7D44EDF9" w14:textId="77777777" w:rsidR="00D61391" w:rsidRPr="00B9580D" w:rsidRDefault="00D61391" w:rsidP="00D61391">
      <w:pPr>
        <w:pBdr>
          <w:top w:val="single" w:sz="4" w:space="1" w:color="auto"/>
          <w:left w:val="single" w:sz="4" w:space="4" w:color="auto"/>
          <w:bottom w:val="single" w:sz="4" w:space="1" w:color="auto"/>
          <w:right w:val="single" w:sz="4" w:space="4" w:color="auto"/>
        </w:pBdr>
        <w:jc w:val="center"/>
        <w:rPr>
          <w:lang w:eastAsia="ko-KR"/>
        </w:rPr>
      </w:pPr>
      <w:r w:rsidRPr="00B9580D">
        <w:rPr>
          <w:lang w:eastAsia="ko-KR"/>
        </w:rPr>
        <w:t>(</w:t>
      </w:r>
      <w:r w:rsidRPr="00B9580D">
        <w:rPr>
          <w:i/>
          <w:lang w:eastAsia="ko-KR"/>
        </w:rPr>
        <w:t>numberOfSlotsPerFrame</w:t>
      </w:r>
      <w:r w:rsidRPr="00B9580D">
        <w:rPr>
          <w:lang w:eastAsia="ko-KR"/>
        </w:rPr>
        <w:t xml:space="preserve"> × SFN + slot number in the frame) =</w:t>
      </w:r>
      <w:r w:rsidRPr="00B9580D">
        <w:rPr>
          <w:lang w:eastAsia="ko-KR"/>
        </w:rPr>
        <w:br/>
        <w:t>[(</w:t>
      </w:r>
      <w:r w:rsidRPr="00B9580D">
        <w:rPr>
          <w:i/>
          <w:lang w:eastAsia="ko-KR"/>
        </w:rPr>
        <w:t>numberOfSlotsPerFrame</w:t>
      </w:r>
      <w:r w:rsidRPr="00B9580D">
        <w:rPr>
          <w:lang w:eastAsia="ko-KR"/>
        </w:rPr>
        <w:t xml:space="preserve"> × SFN</w:t>
      </w:r>
      <w:r w:rsidRPr="00B9580D">
        <w:rPr>
          <w:vertAlign w:val="subscript"/>
          <w:lang w:eastAsia="ko-KR"/>
        </w:rPr>
        <w:t>start time</w:t>
      </w:r>
      <w:r w:rsidRPr="00B9580D">
        <w:rPr>
          <w:lang w:eastAsia="ko-KR"/>
        </w:rPr>
        <w:t xml:space="preserve"> + slot</w:t>
      </w:r>
      <w:r w:rsidRPr="00B9580D">
        <w:rPr>
          <w:vertAlign w:val="subscript"/>
          <w:lang w:eastAsia="ko-KR"/>
        </w:rPr>
        <w:t>start time</w:t>
      </w:r>
      <w:r w:rsidRPr="00B9580D">
        <w:rPr>
          <w:lang w:eastAsia="ko-KR"/>
        </w:rPr>
        <w:t xml:space="preserve">) + N × </w:t>
      </w:r>
      <w:r w:rsidRPr="00B9580D">
        <w:rPr>
          <w:i/>
          <w:lang w:eastAsia="ko-KR"/>
        </w:rPr>
        <w:t>periodicity</w:t>
      </w:r>
      <w:r w:rsidRPr="00B9580D">
        <w:rPr>
          <w:lang w:eastAsia="ko-KR"/>
        </w:rPr>
        <w:t xml:space="preserve"> × </w:t>
      </w:r>
      <w:r w:rsidRPr="00B9580D">
        <w:rPr>
          <w:i/>
          <w:lang w:eastAsia="ko-KR"/>
        </w:rPr>
        <w:t>numberOfSlotsPerFrame</w:t>
      </w:r>
      <w:r w:rsidRPr="00B9580D">
        <w:rPr>
          <w:lang w:eastAsia="ko-KR"/>
        </w:rPr>
        <w:t xml:space="preserve"> / 10] modulo (1024 × </w:t>
      </w:r>
      <w:r w:rsidRPr="00B9580D">
        <w:rPr>
          <w:i/>
          <w:lang w:eastAsia="ko-KR"/>
        </w:rPr>
        <w:t>numberOfSlotsPerFrame</w:t>
      </w:r>
      <w:r w:rsidRPr="00B9580D">
        <w:rPr>
          <w:lang w:eastAsia="ko-KR"/>
        </w:rPr>
        <w:t>)</w:t>
      </w:r>
    </w:p>
    <w:p w14:paraId="586A6949" w14:textId="77777777" w:rsidR="00D61391" w:rsidRPr="00B9580D" w:rsidRDefault="00D61391" w:rsidP="00D61391">
      <w:pPr>
        <w:pBdr>
          <w:top w:val="single" w:sz="4" w:space="1" w:color="auto"/>
          <w:left w:val="single" w:sz="4" w:space="4" w:color="auto"/>
          <w:bottom w:val="single" w:sz="4" w:space="1" w:color="auto"/>
          <w:right w:val="single" w:sz="4" w:space="4" w:color="auto"/>
        </w:pBdr>
        <w:rPr>
          <w:lang w:eastAsia="ko-KR"/>
        </w:rPr>
      </w:pPr>
      <w:r w:rsidRPr="00B9580D">
        <w:rPr>
          <w:lang w:eastAsia="ko-KR"/>
        </w:rPr>
        <w:t>where SFN</w:t>
      </w:r>
      <w:r w:rsidRPr="00B9580D">
        <w:rPr>
          <w:vertAlign w:val="subscript"/>
          <w:lang w:eastAsia="ko-KR"/>
        </w:rPr>
        <w:t>start time</w:t>
      </w:r>
      <w:r w:rsidRPr="00B9580D">
        <w:rPr>
          <w:lang w:eastAsia="ko-KR"/>
        </w:rPr>
        <w:t xml:space="preserve"> and slot</w:t>
      </w:r>
      <w:r w:rsidRPr="00B9580D">
        <w:rPr>
          <w:vertAlign w:val="subscript"/>
          <w:lang w:eastAsia="ko-KR"/>
        </w:rPr>
        <w:t>start time</w:t>
      </w:r>
      <w:r w:rsidRPr="00B9580D">
        <w:rPr>
          <w:lang w:eastAsia="ko-KR"/>
        </w:rPr>
        <w:t xml:space="preserve"> are the SFN and slot, respectively,</w:t>
      </w:r>
      <w:r w:rsidRPr="00B9580D">
        <w:t xml:space="preserve"> </w:t>
      </w:r>
      <w:r w:rsidRPr="00B9580D">
        <w:rPr>
          <w:lang w:eastAsia="ko-KR"/>
        </w:rPr>
        <w:t>of the first transmission of PDSCH where the configured downlink assignment was (re-)initialised.</w:t>
      </w:r>
    </w:p>
    <w:p w14:paraId="0555EADE" w14:textId="77777777" w:rsidR="00D61391" w:rsidRDefault="00D61391" w:rsidP="00596E71">
      <w:pPr>
        <w:jc w:val="both"/>
      </w:pPr>
      <w:r>
        <w:t>Therefore, since N is sequential, i.e. working as a counter beginning from the start time of the activation, the mentioned ambiguity does not exist.</w:t>
      </w:r>
    </w:p>
    <w:p w14:paraId="4C1FF5DA" w14:textId="04F560BC" w:rsidR="00EF6C85" w:rsidRPr="00793E69" w:rsidRDefault="00EF6C85" w:rsidP="00596E71">
      <w:pPr>
        <w:jc w:val="both"/>
        <w:rPr>
          <w:b/>
        </w:rPr>
      </w:pPr>
      <w:bookmarkStart w:id="4" w:name="_Hlk16495587"/>
      <w:r w:rsidRPr="00793E69">
        <w:rPr>
          <w:b/>
        </w:rPr>
        <w:lastRenderedPageBreak/>
        <w:t xml:space="preserve">Observation </w:t>
      </w:r>
      <w:r w:rsidR="009036FA">
        <w:rPr>
          <w:b/>
        </w:rPr>
        <w:t>1</w:t>
      </w:r>
      <w:r w:rsidRPr="00793E69">
        <w:rPr>
          <w:b/>
        </w:rPr>
        <w:t>:</w:t>
      </w:r>
      <w:r w:rsidR="00940B86">
        <w:rPr>
          <w:b/>
        </w:rPr>
        <w:t xml:space="preserve"> Release-15 specifications for determining valid SPS occasions allow to support SPS periodicities that are non-integer divisor of 10240 ms.</w:t>
      </w:r>
      <w:bookmarkEnd w:id="4"/>
    </w:p>
    <w:p w14:paraId="012796AC" w14:textId="77777777" w:rsidR="00D47026" w:rsidRDefault="00D47026" w:rsidP="00596E71">
      <w:pPr>
        <w:jc w:val="both"/>
      </w:pPr>
      <w:r>
        <w:t>While for CG</w:t>
      </w:r>
      <w:r w:rsidR="00BF01D1">
        <w:t xml:space="preserve"> </w:t>
      </w:r>
      <w:r>
        <w:t>Type</w:t>
      </w:r>
      <w:r w:rsidR="00BF01D1">
        <w:t>-</w:t>
      </w:r>
      <w:r>
        <w:t xml:space="preserve">1 and </w:t>
      </w:r>
      <w:r w:rsidR="00BF01D1">
        <w:t>Type-</w:t>
      </w:r>
      <w:r>
        <w:t>2, it is specified that:</w:t>
      </w:r>
    </w:p>
    <w:p w14:paraId="66CBFC3B" w14:textId="77777777" w:rsidR="00D47026" w:rsidRPr="00B9580D" w:rsidRDefault="00D47026" w:rsidP="00D47026">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t xml:space="preserve">After an uplink grant is configured for a configured grant Type 1, the MAC entity shall consider that the uplink grant </w:t>
      </w:r>
      <w:r w:rsidRPr="00793E69">
        <w:rPr>
          <w:noProof/>
          <w:highlight w:val="yellow"/>
          <w:lang w:eastAsia="ko-KR"/>
        </w:rPr>
        <w:t>recurs</w:t>
      </w:r>
      <w:r w:rsidRPr="00B9580D">
        <w:rPr>
          <w:noProof/>
          <w:lang w:eastAsia="ko-KR"/>
        </w:rPr>
        <w:t xml:space="preserve"> associated with each symbol for which:</w:t>
      </w:r>
    </w:p>
    <w:p w14:paraId="3A9842AB" w14:textId="77777777" w:rsidR="00D47026" w:rsidRPr="00B9580D" w:rsidRDefault="00D47026" w:rsidP="00D47026">
      <w:pPr>
        <w:pBdr>
          <w:top w:val="single" w:sz="4" w:space="1" w:color="auto"/>
          <w:left w:val="single" w:sz="4" w:space="4" w:color="auto"/>
          <w:bottom w:val="single" w:sz="4" w:space="1" w:color="auto"/>
          <w:right w:val="single" w:sz="4" w:space="4" w:color="auto"/>
        </w:pBd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w:t>
      </w:r>
      <w:r w:rsidRPr="00793E69">
        <w:rPr>
          <w:noProof/>
          <w:highlight w:val="yellow"/>
          <w:lang w:eastAsia="ko-KR"/>
        </w:rPr>
        <w:t>for all N &gt;= 0</w:t>
      </w:r>
      <w:r w:rsidRPr="00B9580D">
        <w:rPr>
          <w:noProof/>
          <w:lang w:eastAsia="ko-KR"/>
        </w:rPr>
        <w:t>.</w:t>
      </w:r>
    </w:p>
    <w:p w14:paraId="7E427A40" w14:textId="77777777" w:rsidR="00D47026" w:rsidRPr="00B9580D" w:rsidRDefault="00D47026" w:rsidP="00D47026">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t xml:space="preserve">After an uplink grant is configured for a configured grant Type 2, the MAC entity shall consider that the uplink grant </w:t>
      </w:r>
      <w:r w:rsidRPr="00793E69">
        <w:rPr>
          <w:noProof/>
          <w:highlight w:val="yellow"/>
          <w:lang w:eastAsia="ko-KR"/>
        </w:rPr>
        <w:t>recurs</w:t>
      </w:r>
      <w:r w:rsidRPr="00B9580D">
        <w:rPr>
          <w:noProof/>
          <w:lang w:eastAsia="ko-KR"/>
        </w:rPr>
        <w:t xml:space="preserve"> associated with each symbol for which:</w:t>
      </w:r>
    </w:p>
    <w:p w14:paraId="5758EB2D" w14:textId="77777777" w:rsidR="00D47026" w:rsidRPr="00B9580D" w:rsidRDefault="00D47026" w:rsidP="00D47026">
      <w:pPr>
        <w:pBdr>
          <w:top w:val="single" w:sz="4" w:space="1" w:color="auto"/>
          <w:left w:val="single" w:sz="4" w:space="4" w:color="auto"/>
          <w:bottom w:val="single" w:sz="4" w:space="1" w:color="auto"/>
          <w:right w:val="single" w:sz="4" w:space="4" w:color="auto"/>
        </w:pBd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[(SFN</w:t>
      </w:r>
      <w:r w:rsidRPr="00B9580D">
        <w:rPr>
          <w:noProof/>
          <w:vertAlign w:val="subscript"/>
          <w:lang w:eastAsia="ko-KR"/>
        </w:rPr>
        <w:t>start time</w:t>
      </w:r>
      <w:r w:rsidRPr="00B9580D">
        <w:rPr>
          <w:noProof/>
          <w:lang w:eastAsia="ko-KR"/>
        </w:rPr>
        <w:t xml:space="preserve">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w:t>
      </w:r>
      <w:r w:rsidRPr="00B9580D">
        <w:rPr>
          <w:noProof/>
          <w:vertAlign w:val="subscript"/>
          <w:lang w:eastAsia="ko-KR"/>
        </w:rPr>
        <w:t>start time</w:t>
      </w:r>
      <w:r w:rsidRPr="00B9580D">
        <w:rPr>
          <w:noProof/>
          <w:lang w:eastAsia="ko-KR"/>
        </w:rPr>
        <w:t xml:space="preserve"> × </w:t>
      </w:r>
      <w:r w:rsidRPr="00B9580D">
        <w:rPr>
          <w:i/>
          <w:noProof/>
          <w:lang w:eastAsia="ko-KR"/>
        </w:rPr>
        <w:t>numberOfSymbolsPerSlot</w:t>
      </w:r>
      <w:r w:rsidRPr="00B9580D">
        <w:rPr>
          <w:noProof/>
          <w:lang w:eastAsia="ko-KR"/>
        </w:rPr>
        <w:t xml:space="preserve"> + symbol</w:t>
      </w:r>
      <w:r w:rsidRPr="00B9580D">
        <w:rPr>
          <w:noProof/>
          <w:vertAlign w:val="subscript"/>
          <w:lang w:eastAsia="ko-KR"/>
        </w:rPr>
        <w:t>start time</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w:t>
      </w:r>
      <w:r w:rsidRPr="00793E69">
        <w:rPr>
          <w:noProof/>
          <w:highlight w:val="yellow"/>
          <w:lang w:eastAsia="ko-KR"/>
        </w:rPr>
        <w:t>for all N &gt;= 0.</w:t>
      </w:r>
    </w:p>
    <w:p w14:paraId="0942F5FE" w14:textId="77777777" w:rsidR="00D47026" w:rsidRPr="00B9580D" w:rsidRDefault="00D47026" w:rsidP="00D47026">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opportunity of PUSCH where the configured uplink grant was (re-)initialised.</w:t>
      </w:r>
    </w:p>
    <w:p w14:paraId="68E3C02D" w14:textId="77777777" w:rsidR="003B0CFD" w:rsidRDefault="003B6A1A" w:rsidP="00596E71">
      <w:pPr>
        <w:jc w:val="both"/>
      </w:pPr>
      <w:r>
        <w:t xml:space="preserve">In other words, the intended Release-15 behaviour is to allow a UE to start a </w:t>
      </w:r>
      <w:r w:rsidR="003B0CFD">
        <w:t>C</w:t>
      </w:r>
      <w:r>
        <w:t xml:space="preserve">G transmission </w:t>
      </w:r>
      <w:r w:rsidR="003B0CFD" w:rsidRPr="003B6A1A">
        <w:t>right after the reception of the RRC configuration message</w:t>
      </w:r>
      <w:r w:rsidR="003B0CFD">
        <w:t xml:space="preserve"> (for Type-1</w:t>
      </w:r>
      <w:r w:rsidR="003E0621">
        <w:t xml:space="preserve"> CGs</w:t>
      </w:r>
      <w:r w:rsidR="003B0CFD">
        <w:t xml:space="preserve">) or </w:t>
      </w:r>
      <w:r w:rsidR="003E0621">
        <w:t>the activation DCI (for Type-2 CGs)</w:t>
      </w:r>
      <w:r w:rsidR="003B0CFD">
        <w:t xml:space="preserve"> using any value of</w:t>
      </w:r>
      <w:r w:rsidR="003B0CFD" w:rsidRPr="003B6A1A">
        <w:t xml:space="preserve"> N </w:t>
      </w:r>
      <w:r w:rsidR="003B0CFD">
        <w:t xml:space="preserve">that </w:t>
      </w:r>
      <w:r w:rsidR="003B0CFD" w:rsidRPr="003B6A1A">
        <w:t>satisfies the formula</w:t>
      </w:r>
      <w:r w:rsidR="003B0CFD">
        <w:t xml:space="preserve">. </w:t>
      </w:r>
      <w:r w:rsidR="003E0621">
        <w:t>It is clear that this does not allow the support of periodicities which are non-divisor of 10240 ms</w:t>
      </w:r>
      <w:r w:rsidR="00EF6C85">
        <w:t>.</w:t>
      </w:r>
      <w:r w:rsidR="003E0621">
        <w:t xml:space="preserve"> </w:t>
      </w:r>
    </w:p>
    <w:p w14:paraId="04507351" w14:textId="77777777" w:rsidR="008E74E1" w:rsidRDefault="007E74EC" w:rsidP="00596E71">
      <w:pPr>
        <w:jc w:val="both"/>
        <w:rPr>
          <w:lang w:eastAsia="ko-KR"/>
        </w:rPr>
      </w:pPr>
      <w:r>
        <w:t>For Type</w:t>
      </w:r>
      <w:r w:rsidR="003E0621">
        <w:t>-</w:t>
      </w:r>
      <w:r>
        <w:t xml:space="preserve">2 CG, </w:t>
      </w:r>
      <w:r w:rsidR="003E0621">
        <w:t>one solution is to define</w:t>
      </w:r>
      <w:r>
        <w:t xml:space="preserve"> N in </w:t>
      </w:r>
      <w:r w:rsidR="003E0621">
        <w:t>a similar</w:t>
      </w:r>
      <w:r>
        <w:t xml:space="preserve"> way </w:t>
      </w:r>
      <w:r w:rsidR="003E0621">
        <w:t xml:space="preserve">as </w:t>
      </w:r>
      <w:r>
        <w:t xml:space="preserve">it is done for SPS, </w:t>
      </w:r>
      <w:r w:rsidR="00CF1817">
        <w:t>for instance:</w:t>
      </w:r>
    </w:p>
    <w:p w14:paraId="1D648C4C" w14:textId="77777777" w:rsidR="00CF1817" w:rsidRPr="008E2DE3" w:rsidRDefault="00CF1817" w:rsidP="00CF1817">
      <w:pPr>
        <w:pBdr>
          <w:top w:val="single" w:sz="4" w:space="1" w:color="auto"/>
          <w:left w:val="single" w:sz="4" w:space="4" w:color="auto"/>
          <w:bottom w:val="single" w:sz="4" w:space="1" w:color="auto"/>
          <w:right w:val="single" w:sz="4" w:space="4" w:color="auto"/>
        </w:pBdr>
        <w:rPr>
          <w:noProof/>
          <w:lang w:eastAsia="ko-KR"/>
        </w:rPr>
      </w:pPr>
      <w:r w:rsidRPr="008E2DE3">
        <w:rPr>
          <w:noProof/>
          <w:lang w:eastAsia="ko-KR"/>
        </w:rPr>
        <w:t xml:space="preserve">After an uplink grant is configured for a configured grant Type 2, the MAC entity shall consider </w:t>
      </w:r>
      <w:r w:rsidRPr="00D85760">
        <w:rPr>
          <w:noProof/>
          <w:color w:val="FF0000"/>
          <w:lang w:eastAsia="ko-KR"/>
        </w:rPr>
        <w:t>sequentially</w:t>
      </w:r>
      <w:r>
        <w:rPr>
          <w:noProof/>
          <w:lang w:eastAsia="ko-KR"/>
        </w:rPr>
        <w:t xml:space="preserve"> </w:t>
      </w:r>
      <w:r w:rsidRPr="008E2DE3">
        <w:rPr>
          <w:noProof/>
          <w:lang w:eastAsia="ko-KR"/>
        </w:rPr>
        <w:t xml:space="preserve">that the </w:t>
      </w:r>
      <w:r w:rsidRPr="00D85760">
        <w:rPr>
          <w:noProof/>
          <w:color w:val="FF0000"/>
          <w:lang w:eastAsia="ko-KR"/>
        </w:rPr>
        <w:t>N</w:t>
      </w:r>
      <w:r w:rsidRPr="00D85760">
        <w:rPr>
          <w:noProof/>
          <w:color w:val="FF0000"/>
          <w:vertAlign w:val="superscript"/>
          <w:lang w:eastAsia="ko-KR"/>
        </w:rPr>
        <w:t>th</w:t>
      </w:r>
      <w:r>
        <w:rPr>
          <w:noProof/>
          <w:lang w:eastAsia="ko-KR"/>
        </w:rPr>
        <w:t xml:space="preserve"> </w:t>
      </w:r>
      <w:r w:rsidRPr="008E2DE3">
        <w:rPr>
          <w:noProof/>
          <w:lang w:eastAsia="ko-KR"/>
        </w:rPr>
        <w:t xml:space="preserve">uplink grant </w:t>
      </w:r>
      <w:r w:rsidRPr="008E2DE3">
        <w:rPr>
          <w:strike/>
          <w:noProof/>
          <w:color w:val="FF0000"/>
          <w:lang w:eastAsia="ko-KR"/>
        </w:rPr>
        <w:t>recurs</w:t>
      </w:r>
      <w:r w:rsidRPr="008E2DE3">
        <w:rPr>
          <w:noProof/>
          <w:lang w:eastAsia="ko-KR"/>
        </w:rPr>
        <w:t xml:space="preserve"> </w:t>
      </w:r>
      <w:r w:rsidRPr="008E2DE3">
        <w:rPr>
          <w:noProof/>
          <w:color w:val="FF0000"/>
          <w:lang w:eastAsia="ko-KR"/>
        </w:rPr>
        <w:t>occurs</w:t>
      </w:r>
      <w:r>
        <w:rPr>
          <w:noProof/>
          <w:lang w:eastAsia="ko-KR"/>
        </w:rPr>
        <w:t xml:space="preserve"> </w:t>
      </w:r>
      <w:r w:rsidRPr="008E2DE3">
        <w:rPr>
          <w:noProof/>
          <w:lang w:eastAsia="ko-KR"/>
        </w:rPr>
        <w:t>associated with each symbol for which:</w:t>
      </w:r>
    </w:p>
    <w:p w14:paraId="3566F6FB" w14:textId="77777777" w:rsidR="00CF1817" w:rsidRPr="00B9580D" w:rsidRDefault="00CF1817" w:rsidP="00CF1817">
      <w:pPr>
        <w:pBdr>
          <w:top w:val="single" w:sz="4" w:space="1" w:color="auto"/>
          <w:left w:val="single" w:sz="4" w:space="4" w:color="auto"/>
          <w:bottom w:val="single" w:sz="4" w:space="1" w:color="auto"/>
          <w:right w:val="single" w:sz="4" w:space="4" w:color="auto"/>
        </w:pBdr>
        <w:jc w:val="center"/>
        <w:rPr>
          <w:noProof/>
          <w:lang w:eastAsia="ko-KR"/>
        </w:rPr>
      </w:pPr>
      <w:r w:rsidRPr="008E2DE3">
        <w:rPr>
          <w:noProof/>
          <w:lang w:eastAsia="ko-KR"/>
        </w:rPr>
        <w:t xml:space="preserve">[(SFN × </w:t>
      </w:r>
      <w:r w:rsidRPr="008E2DE3">
        <w:rPr>
          <w:i/>
          <w:noProof/>
          <w:lang w:eastAsia="ko-KR"/>
        </w:rPr>
        <w:t>numberOfSlotsPerFrame</w:t>
      </w:r>
      <w:r w:rsidRPr="008E2DE3">
        <w:rPr>
          <w:noProof/>
          <w:lang w:eastAsia="ko-KR"/>
        </w:rPr>
        <w:t xml:space="preserve"> × </w:t>
      </w:r>
      <w:r w:rsidRPr="008E2DE3">
        <w:rPr>
          <w:i/>
          <w:noProof/>
          <w:lang w:eastAsia="ko-KR"/>
        </w:rPr>
        <w:t>numberOfSymbolsPerSlot</w:t>
      </w:r>
      <w:r w:rsidRPr="008E2DE3">
        <w:rPr>
          <w:noProof/>
          <w:lang w:eastAsia="ko-KR"/>
        </w:rPr>
        <w:t xml:space="preserve">) + (slot number in the frame × </w:t>
      </w:r>
      <w:r w:rsidRPr="008E2DE3">
        <w:rPr>
          <w:i/>
          <w:noProof/>
          <w:lang w:eastAsia="ko-KR"/>
        </w:rPr>
        <w:t>numberOfSymbolsPerSlot</w:t>
      </w:r>
      <w:r w:rsidRPr="008E2DE3">
        <w:rPr>
          <w:noProof/>
          <w:lang w:eastAsia="ko-KR"/>
        </w:rPr>
        <w:t>) + symbol number in the slot] =</w:t>
      </w:r>
      <w:r w:rsidRPr="008E2DE3">
        <w:rPr>
          <w:noProof/>
          <w:lang w:eastAsia="ko-KR"/>
        </w:rPr>
        <w:br/>
        <w:t>[(SFN</w:t>
      </w:r>
      <w:r w:rsidRPr="008E2DE3">
        <w:rPr>
          <w:noProof/>
          <w:vertAlign w:val="subscript"/>
          <w:lang w:eastAsia="ko-KR"/>
        </w:rPr>
        <w:t>start time</w:t>
      </w:r>
      <w:r w:rsidRPr="008E2DE3">
        <w:rPr>
          <w:noProof/>
          <w:lang w:eastAsia="ko-KR"/>
        </w:rPr>
        <w:t xml:space="preserve"> × </w:t>
      </w:r>
      <w:r w:rsidRPr="008E2DE3">
        <w:rPr>
          <w:i/>
          <w:noProof/>
          <w:lang w:eastAsia="ko-KR"/>
        </w:rPr>
        <w:t>numberOfSlotsPerFrame</w:t>
      </w:r>
      <w:r w:rsidRPr="008E2DE3">
        <w:rPr>
          <w:noProof/>
          <w:lang w:eastAsia="ko-KR"/>
        </w:rPr>
        <w:t xml:space="preserve"> × </w:t>
      </w:r>
      <w:r w:rsidRPr="008E2DE3">
        <w:rPr>
          <w:i/>
          <w:noProof/>
          <w:lang w:eastAsia="ko-KR"/>
        </w:rPr>
        <w:t>numberOfSymbolsPerSlot</w:t>
      </w:r>
      <w:r w:rsidRPr="008E2DE3">
        <w:rPr>
          <w:noProof/>
          <w:lang w:eastAsia="ko-KR"/>
        </w:rPr>
        <w:t xml:space="preserve"> + slot</w:t>
      </w:r>
      <w:r w:rsidRPr="008E2DE3">
        <w:rPr>
          <w:noProof/>
          <w:vertAlign w:val="subscript"/>
          <w:lang w:eastAsia="ko-KR"/>
        </w:rPr>
        <w:t>start time</w:t>
      </w:r>
      <w:r w:rsidRPr="008E2DE3">
        <w:rPr>
          <w:noProof/>
          <w:lang w:eastAsia="ko-KR"/>
        </w:rPr>
        <w:t xml:space="preserve"> × </w:t>
      </w:r>
      <w:r w:rsidRPr="008E2DE3">
        <w:rPr>
          <w:i/>
          <w:noProof/>
          <w:lang w:eastAsia="ko-KR"/>
        </w:rPr>
        <w:t>numberOfSymbolsPerSlot</w:t>
      </w:r>
      <w:r w:rsidRPr="008E2DE3">
        <w:rPr>
          <w:noProof/>
          <w:lang w:eastAsia="ko-KR"/>
        </w:rPr>
        <w:t xml:space="preserve"> + symbol</w:t>
      </w:r>
      <w:r w:rsidRPr="008E2DE3">
        <w:rPr>
          <w:noProof/>
          <w:vertAlign w:val="subscript"/>
          <w:lang w:eastAsia="ko-KR"/>
        </w:rPr>
        <w:t>start time</w:t>
      </w:r>
      <w:r w:rsidRPr="008E2DE3">
        <w:rPr>
          <w:noProof/>
          <w:lang w:eastAsia="ko-KR"/>
        </w:rPr>
        <w:t xml:space="preserve">) + N × </w:t>
      </w:r>
      <w:r w:rsidRPr="008E2DE3">
        <w:rPr>
          <w:i/>
          <w:noProof/>
          <w:lang w:eastAsia="ko-KR"/>
        </w:rPr>
        <w:t>periodicity</w:t>
      </w:r>
      <w:r w:rsidRPr="008E2DE3">
        <w:rPr>
          <w:noProof/>
          <w:lang w:eastAsia="ko-KR"/>
        </w:rPr>
        <w:t xml:space="preserve">] modulo (1024 × </w:t>
      </w:r>
      <w:r w:rsidRPr="008E2DE3">
        <w:rPr>
          <w:i/>
          <w:noProof/>
          <w:lang w:eastAsia="ko-KR"/>
        </w:rPr>
        <w:t>numberOfSlotsPerFrame</w:t>
      </w:r>
      <w:r w:rsidRPr="008E2DE3">
        <w:rPr>
          <w:noProof/>
          <w:lang w:eastAsia="ko-KR"/>
        </w:rPr>
        <w:t xml:space="preserve"> × </w:t>
      </w:r>
      <w:r w:rsidRPr="008E2DE3">
        <w:rPr>
          <w:i/>
          <w:noProof/>
          <w:lang w:eastAsia="ko-KR"/>
        </w:rPr>
        <w:t>numberOfSymbolsPerSlot</w:t>
      </w:r>
      <w:r w:rsidRPr="008E2DE3">
        <w:rPr>
          <w:noProof/>
          <w:lang w:eastAsia="ko-KR"/>
        </w:rPr>
        <w:t>)</w:t>
      </w:r>
      <w:r w:rsidRPr="008E2DE3">
        <w:rPr>
          <w:strike/>
          <w:noProof/>
          <w:color w:val="FF0000"/>
          <w:lang w:eastAsia="ko-KR"/>
        </w:rPr>
        <w:t>, for all N &gt;= 0</w:t>
      </w:r>
      <w:r w:rsidRPr="008E2DE3">
        <w:rPr>
          <w:noProof/>
          <w:lang w:eastAsia="ko-KR"/>
        </w:rPr>
        <w:t>.</w:t>
      </w:r>
    </w:p>
    <w:p w14:paraId="4A1DDDF0" w14:textId="77777777" w:rsidR="00CF1817" w:rsidRPr="00B9580D" w:rsidRDefault="00CF1817" w:rsidP="00CF1817">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opportunity of PUSCH where the configured uplink grant was (re-)initialised.</w:t>
      </w:r>
    </w:p>
    <w:p w14:paraId="76D82975" w14:textId="77777777" w:rsidR="0040058F" w:rsidRDefault="0040058F" w:rsidP="00596E71">
      <w:pPr>
        <w:jc w:val="both"/>
        <w:rPr>
          <w:lang w:eastAsia="ko-KR"/>
        </w:rPr>
      </w:pPr>
      <w:r>
        <w:rPr>
          <w:lang w:eastAsia="ko-KR"/>
        </w:rPr>
        <w:t xml:space="preserve">Note that this is just a minor change in the formulation, which </w:t>
      </w:r>
      <w:r w:rsidR="008E2DE3">
        <w:rPr>
          <w:lang w:eastAsia="ko-KR"/>
        </w:rPr>
        <w:t xml:space="preserve">is fully compliant with the </w:t>
      </w:r>
      <w:r>
        <w:rPr>
          <w:lang w:eastAsia="ko-KR"/>
        </w:rPr>
        <w:t xml:space="preserve">Release-15 behaviour for Type-2 CGs. </w:t>
      </w:r>
    </w:p>
    <w:p w14:paraId="5DBB7592" w14:textId="77777777" w:rsidR="00896235" w:rsidRDefault="0040058F" w:rsidP="00896235">
      <w:pPr>
        <w:jc w:val="both"/>
      </w:pPr>
      <w:r>
        <w:rPr>
          <w:lang w:eastAsia="ko-KR"/>
        </w:rPr>
        <w:t>For Type-</w:t>
      </w:r>
      <w:r w:rsidR="008E2DE3">
        <w:rPr>
          <w:lang w:eastAsia="ko-KR"/>
        </w:rPr>
        <w:t>1</w:t>
      </w:r>
      <w:r>
        <w:rPr>
          <w:lang w:eastAsia="ko-KR"/>
        </w:rPr>
        <w:t xml:space="preserve"> CGs</w:t>
      </w:r>
      <w:r w:rsidR="008E2DE3">
        <w:rPr>
          <w:lang w:eastAsia="ko-KR"/>
        </w:rPr>
        <w:t>,</w:t>
      </w:r>
      <w:r w:rsidR="00CF1817">
        <w:rPr>
          <w:lang w:eastAsia="ko-KR"/>
        </w:rPr>
        <w:t xml:space="preserve"> additional changes are required </w:t>
      </w:r>
      <w:r w:rsidR="008E2DE3">
        <w:rPr>
          <w:lang w:eastAsia="ko-KR"/>
        </w:rPr>
        <w:t xml:space="preserve">in order to allow the UE to start the CG transmission as fast as possible after </w:t>
      </w:r>
      <w:r w:rsidR="008E2DE3" w:rsidRPr="003B6A1A">
        <w:t>the reception of the RRC configuration</w:t>
      </w:r>
      <w:r w:rsidR="008E2DE3">
        <w:t xml:space="preserve"> (instead of waiting to the transmit occasion corresponding to N=0). </w:t>
      </w:r>
      <w:r w:rsidR="00896235">
        <w:t>In this regard, one simple solution would be the following:</w:t>
      </w:r>
    </w:p>
    <w:p w14:paraId="7B9A5CD8" w14:textId="77777777" w:rsidR="00896235" w:rsidRDefault="00896235" w:rsidP="00793E69">
      <w:pPr>
        <w:numPr>
          <w:ilvl w:val="0"/>
          <w:numId w:val="47"/>
        </w:numPr>
        <w:jc w:val="both"/>
      </w:pPr>
      <w:r>
        <w:t>Upon receiving the RRC configuration message of a Type-1 CG, UE identifies the lowest N value corresponding to the nearest available CG occasion.</w:t>
      </w:r>
    </w:p>
    <w:p w14:paraId="6BE8BF81" w14:textId="77777777" w:rsidR="00CF1817" w:rsidRDefault="00896235" w:rsidP="00793E69">
      <w:pPr>
        <w:numPr>
          <w:ilvl w:val="0"/>
          <w:numId w:val="47"/>
        </w:numPr>
        <w:jc w:val="both"/>
      </w:pPr>
      <w:r>
        <w:t>UE increments N after each CG occasion starting from the N identified in the first step.</w:t>
      </w:r>
    </w:p>
    <w:p w14:paraId="5B07AD93" w14:textId="13C42056" w:rsidR="00896235" w:rsidRDefault="00896235" w:rsidP="00596E71">
      <w:pPr>
        <w:jc w:val="both"/>
        <w:rPr>
          <w:lang w:eastAsia="ko-KR"/>
        </w:rPr>
      </w:pPr>
      <w:r>
        <w:rPr>
          <w:lang w:eastAsia="ko-KR"/>
        </w:rPr>
        <w:t xml:space="preserve">This is </w:t>
      </w:r>
      <w:r w:rsidR="000110FD">
        <w:rPr>
          <w:lang w:eastAsia="ko-KR"/>
        </w:rPr>
        <w:t xml:space="preserve">illustrated in </w:t>
      </w:r>
      <w:r w:rsidR="00AD5263">
        <w:rPr>
          <w:lang w:eastAsia="ko-KR"/>
        </w:rPr>
        <w:fldChar w:fldCharType="begin"/>
      </w:r>
      <w:r w:rsidR="00AD5263">
        <w:rPr>
          <w:lang w:eastAsia="ko-KR"/>
        </w:rPr>
        <w:instrText xml:space="preserve"> REF _Ref15648667 \h </w:instrText>
      </w:r>
      <w:r w:rsidR="00AD5263">
        <w:rPr>
          <w:lang w:eastAsia="ko-KR"/>
        </w:rPr>
      </w:r>
      <w:r w:rsidR="00AD5263">
        <w:rPr>
          <w:lang w:eastAsia="ko-KR"/>
        </w:rPr>
        <w:fldChar w:fldCharType="separate"/>
      </w:r>
      <w:r w:rsidR="009036FA">
        <w:t xml:space="preserve">Figure </w:t>
      </w:r>
      <w:r w:rsidR="009036FA">
        <w:rPr>
          <w:noProof/>
        </w:rPr>
        <w:t>3</w:t>
      </w:r>
      <w:r w:rsidR="00AD5263">
        <w:rPr>
          <w:lang w:eastAsia="ko-KR"/>
        </w:rPr>
        <w:fldChar w:fldCharType="end"/>
      </w:r>
      <w:r w:rsidR="00AD5263">
        <w:rPr>
          <w:lang w:eastAsia="ko-KR"/>
        </w:rPr>
        <w:t>, where the UE’s first CG transmit occasion corresponds to N=2, second CG transmit occasion corresponds to N=3, and so on.</w:t>
      </w:r>
    </w:p>
    <w:p w14:paraId="509AC807" w14:textId="77777777" w:rsidR="000110FD" w:rsidRDefault="00F812A7" w:rsidP="00793E69">
      <w:pPr>
        <w:keepNext/>
        <w:jc w:val="center"/>
      </w:pPr>
      <w:r>
        <w:lastRenderedPageBreak/>
        <w:pict w14:anchorId="7B03FF2F">
          <v:shape id="_x0000_i1028" type="#_x0000_t75" style="width:381.65pt;height:80.4pt">
            <v:imagedata r:id="rId17" o:title=""/>
          </v:shape>
        </w:pict>
      </w:r>
    </w:p>
    <w:p w14:paraId="365EE06B" w14:textId="72B2B358" w:rsidR="000110FD" w:rsidRDefault="000110FD" w:rsidP="00AD5263">
      <w:pPr>
        <w:pStyle w:val="Caption"/>
        <w:spacing w:before="0"/>
        <w:jc w:val="center"/>
      </w:pPr>
      <w:bookmarkStart w:id="5" w:name="_Ref15648667"/>
      <w:r>
        <w:t xml:space="preserve">Figure </w:t>
      </w:r>
      <w:r>
        <w:fldChar w:fldCharType="begin"/>
      </w:r>
      <w:r>
        <w:instrText xml:space="preserve"> SEQ Figure \* ARABIC </w:instrText>
      </w:r>
      <w:r>
        <w:fldChar w:fldCharType="separate"/>
      </w:r>
      <w:r w:rsidR="009036FA">
        <w:rPr>
          <w:noProof/>
        </w:rPr>
        <w:t>3</w:t>
      </w:r>
      <w:r>
        <w:fldChar w:fldCharType="end"/>
      </w:r>
      <w:bookmarkEnd w:id="5"/>
      <w:r>
        <w:t xml:space="preserve">: Example of transmission opportunities and </w:t>
      </w:r>
      <w:r w:rsidR="00AD5263">
        <w:t xml:space="preserve">for the </w:t>
      </w:r>
      <w:r w:rsidR="00DF1FA4">
        <w:t>described</w:t>
      </w:r>
      <w:r w:rsidR="00AD5263">
        <w:t xml:space="preserve"> CG Type-1 operation.</w:t>
      </w:r>
    </w:p>
    <w:p w14:paraId="70D44016" w14:textId="77777777" w:rsidR="000B0009" w:rsidRDefault="000B0009" w:rsidP="000B0009"/>
    <w:p w14:paraId="19AB7651" w14:textId="33FE0F30" w:rsidR="00940B86" w:rsidRDefault="00940B86" w:rsidP="00793E69">
      <w:pPr>
        <w:spacing w:after="60"/>
        <w:jc w:val="both"/>
        <w:rPr>
          <w:b/>
        </w:rPr>
      </w:pPr>
      <w:bookmarkStart w:id="6" w:name="_Hlk16495598"/>
      <w:r w:rsidRPr="00D85760">
        <w:rPr>
          <w:b/>
        </w:rPr>
        <w:t xml:space="preserve">Observation </w:t>
      </w:r>
      <w:r w:rsidR="009036FA">
        <w:rPr>
          <w:b/>
        </w:rPr>
        <w:t>2</w:t>
      </w:r>
      <w:r w:rsidRPr="00D85760">
        <w:rPr>
          <w:b/>
        </w:rPr>
        <w:t>:</w:t>
      </w:r>
      <w:r w:rsidRPr="00940B86">
        <w:rPr>
          <w:b/>
        </w:rPr>
        <w:t xml:space="preserve"> </w:t>
      </w:r>
      <w:r>
        <w:rPr>
          <w:b/>
        </w:rPr>
        <w:t>Release-15 specifications for determining valid CG occasions do NOT allow the support of periodicities that are non-integer divisor of 10240 ms.</w:t>
      </w:r>
    </w:p>
    <w:p w14:paraId="61E6D1AC" w14:textId="77777777" w:rsidR="00940B86" w:rsidRDefault="00940B86" w:rsidP="00793E69">
      <w:pPr>
        <w:numPr>
          <w:ilvl w:val="0"/>
          <w:numId w:val="42"/>
        </w:numPr>
        <w:spacing w:after="60"/>
        <w:ind w:left="709" w:hanging="357"/>
        <w:jc w:val="both"/>
        <w:rPr>
          <w:b/>
        </w:rPr>
      </w:pPr>
      <w:r>
        <w:rPr>
          <w:b/>
        </w:rPr>
        <w:t>For Type-2 CGs, one potential solution is to adopt similar formulation as for SPS for determining the next CG transmission occasion.</w:t>
      </w:r>
    </w:p>
    <w:p w14:paraId="6F06A1ED" w14:textId="77777777" w:rsidR="00940B86" w:rsidRPr="00D85760" w:rsidRDefault="009132E0" w:rsidP="00793E69">
      <w:pPr>
        <w:numPr>
          <w:ilvl w:val="0"/>
          <w:numId w:val="42"/>
        </w:numPr>
        <w:ind w:left="709"/>
        <w:jc w:val="both"/>
        <w:rPr>
          <w:b/>
        </w:rPr>
      </w:pPr>
      <w:r>
        <w:rPr>
          <w:b/>
        </w:rPr>
        <w:t>Additional modifications are required f</w:t>
      </w:r>
      <w:r w:rsidR="00940B86">
        <w:rPr>
          <w:b/>
        </w:rPr>
        <w:t>or Type-1 CGs</w:t>
      </w:r>
      <w:r>
        <w:rPr>
          <w:b/>
        </w:rPr>
        <w:t xml:space="preserve"> to allow the UE to</w:t>
      </w:r>
      <w:r w:rsidRPr="009132E0">
        <w:t xml:space="preserve"> </w:t>
      </w:r>
      <w:r w:rsidRPr="009132E0">
        <w:rPr>
          <w:b/>
        </w:rPr>
        <w:t>start the CG transmission as fast as possible after the reception of the RRC configuration</w:t>
      </w:r>
      <w:r>
        <w:rPr>
          <w:b/>
        </w:rPr>
        <w:t>.</w:t>
      </w:r>
    </w:p>
    <w:bookmarkEnd w:id="6"/>
    <w:p w14:paraId="6C7EF742" w14:textId="7B4A721B" w:rsidR="007E74EC" w:rsidRDefault="009036FA" w:rsidP="00596E71">
      <w:pPr>
        <w:jc w:val="both"/>
      </w:pPr>
      <w:r>
        <w:rPr>
          <w:lang w:eastAsia="ko-KR"/>
        </w:rPr>
        <w:t>Another</w:t>
      </w:r>
      <w:r w:rsidR="00AD5263">
        <w:rPr>
          <w:lang w:eastAsia="ko-KR"/>
        </w:rPr>
        <w:t xml:space="preserve"> issue is related to the </w:t>
      </w:r>
      <w:r w:rsidR="00F55F07">
        <w:rPr>
          <w:lang w:eastAsia="ko-KR"/>
        </w:rPr>
        <w:t xml:space="preserve">uncertainty of when the CG Type-1 RRC configuration will be received and applied by the UE. </w:t>
      </w:r>
      <w:r w:rsidR="000B0009">
        <w:rPr>
          <w:lang w:eastAsia="ko-KR"/>
        </w:rPr>
        <w:t xml:space="preserve">With regards to </w:t>
      </w:r>
      <w:r w:rsidR="000B0009">
        <w:rPr>
          <w:lang w:eastAsia="ko-KR"/>
        </w:rPr>
        <w:fldChar w:fldCharType="begin"/>
      </w:r>
      <w:r w:rsidR="000B0009">
        <w:rPr>
          <w:lang w:eastAsia="ko-KR"/>
        </w:rPr>
        <w:instrText xml:space="preserve"> REF _Ref15648667 \h </w:instrText>
      </w:r>
      <w:r w:rsidR="000B0009">
        <w:rPr>
          <w:lang w:eastAsia="ko-KR"/>
        </w:rPr>
      </w:r>
      <w:r w:rsidR="000B0009">
        <w:rPr>
          <w:lang w:eastAsia="ko-KR"/>
        </w:rPr>
        <w:fldChar w:fldCharType="separate"/>
      </w:r>
      <w:r>
        <w:t xml:space="preserve">Figure </w:t>
      </w:r>
      <w:r>
        <w:rPr>
          <w:noProof/>
        </w:rPr>
        <w:t>3</w:t>
      </w:r>
      <w:r w:rsidR="000B0009">
        <w:rPr>
          <w:lang w:eastAsia="ko-KR"/>
        </w:rPr>
        <w:fldChar w:fldCharType="end"/>
      </w:r>
      <w:r w:rsidR="000B0009">
        <w:rPr>
          <w:lang w:eastAsia="ko-KR"/>
        </w:rPr>
        <w:t>, receiving and applying the RRC configuration on the second SFN cycle (right side), would result in different time offset</w:t>
      </w:r>
      <w:r w:rsidR="005D6CFD">
        <w:rPr>
          <w:lang w:eastAsia="ko-KR"/>
        </w:rPr>
        <w:t>s</w:t>
      </w:r>
      <w:r w:rsidR="000B0009">
        <w:rPr>
          <w:lang w:eastAsia="ko-KR"/>
        </w:rPr>
        <w:t xml:space="preserve"> than the ones depicted. This may be problematic in case the gNB expects the RRC configuration to be applied in the first cycle but is instead applied in the second cycle </w:t>
      </w:r>
      <w:r w:rsidR="00EF6C85">
        <w:rPr>
          <w:lang w:eastAsia="ko-KR"/>
        </w:rPr>
        <w:t xml:space="preserve">e.g. </w:t>
      </w:r>
      <w:r w:rsidR="000B0009">
        <w:rPr>
          <w:lang w:eastAsia="ko-KR"/>
        </w:rPr>
        <w:t>due to long delays (HARQ, etc.) of the PDSCH containing the RRC configuration. In our view, this issue can be solved if the gNB avoids CG Type</w:t>
      </w:r>
      <w:r w:rsidR="000B0009">
        <w:rPr>
          <w:lang w:val="en-US" w:eastAsia="ko-KR"/>
        </w:rPr>
        <w:t xml:space="preserve">-1 configuration during the last few milliseconds of </w:t>
      </w:r>
      <w:r w:rsidR="00B2410B">
        <w:rPr>
          <w:lang w:val="en-US" w:eastAsia="ko-KR"/>
        </w:rPr>
        <w:t>an</w:t>
      </w:r>
      <w:r w:rsidR="000B0009">
        <w:rPr>
          <w:lang w:val="en-US" w:eastAsia="ko-KR"/>
        </w:rPr>
        <w:t xml:space="preserve"> SFN cycle (e.g. depending on worst-case RRC configuration delays)</w:t>
      </w:r>
      <w:r w:rsidR="007E74EC">
        <w:t>.</w:t>
      </w:r>
    </w:p>
    <w:p w14:paraId="5DE08A0C" w14:textId="720874CF" w:rsidR="00141291" w:rsidRDefault="00141291" w:rsidP="00EF6C85">
      <w:pPr>
        <w:jc w:val="both"/>
        <w:rPr>
          <w:b/>
          <w:lang w:eastAsia="zh-CN"/>
        </w:rPr>
      </w:pPr>
      <w:bookmarkStart w:id="7" w:name="_Hlk16495604"/>
      <w:r>
        <w:rPr>
          <w:b/>
          <w:lang w:eastAsia="zh-CN"/>
        </w:rPr>
        <w:t xml:space="preserve">Proposal </w:t>
      </w:r>
      <w:r w:rsidR="009036FA">
        <w:rPr>
          <w:b/>
          <w:lang w:eastAsia="zh-CN"/>
        </w:rPr>
        <w:t>1</w:t>
      </w:r>
      <w:r>
        <w:rPr>
          <w:b/>
          <w:lang w:eastAsia="zh-CN"/>
        </w:rPr>
        <w:t xml:space="preserve">: </w:t>
      </w:r>
      <w:r w:rsidR="009D6AFD">
        <w:rPr>
          <w:b/>
          <w:lang w:eastAsia="zh-CN"/>
        </w:rPr>
        <w:t>For Type-2 CG, a</w:t>
      </w:r>
      <w:r w:rsidR="00201AD2">
        <w:rPr>
          <w:b/>
          <w:lang w:eastAsia="zh-CN"/>
        </w:rPr>
        <w:t>dopt similar</w:t>
      </w:r>
      <w:r w:rsidR="00234205">
        <w:rPr>
          <w:b/>
          <w:lang w:eastAsia="zh-CN"/>
        </w:rPr>
        <w:t xml:space="preserve"> formulation</w:t>
      </w:r>
      <w:r w:rsidR="00201AD2">
        <w:rPr>
          <w:b/>
          <w:lang w:eastAsia="zh-CN"/>
        </w:rPr>
        <w:t xml:space="preserve"> as used for SPS</w:t>
      </w:r>
      <w:r w:rsidR="00234205">
        <w:rPr>
          <w:b/>
          <w:lang w:eastAsia="zh-CN"/>
        </w:rPr>
        <w:t xml:space="preserve"> for </w:t>
      </w:r>
      <w:r w:rsidR="00201AD2">
        <w:rPr>
          <w:b/>
          <w:lang w:eastAsia="zh-CN"/>
        </w:rPr>
        <w:t>defining the uplink grant occurrences</w:t>
      </w:r>
      <w:r w:rsidR="00037AAA">
        <w:rPr>
          <w:b/>
          <w:lang w:eastAsia="zh-CN"/>
        </w:rPr>
        <w:t xml:space="preserve"> in order t</w:t>
      </w:r>
      <w:r w:rsidR="00797D5C">
        <w:rPr>
          <w:b/>
          <w:lang w:eastAsia="zh-CN"/>
        </w:rPr>
        <w:t xml:space="preserve">o avoid ambiguity </w:t>
      </w:r>
      <w:r w:rsidR="00797D5C">
        <w:rPr>
          <w:b/>
          <w:lang w:eastAsia="zh-CN"/>
        </w:rPr>
        <w:t>in case of periodicities non-integer divisor of 10240 ms</w:t>
      </w:r>
      <w:r w:rsidR="00201AD2">
        <w:rPr>
          <w:b/>
          <w:lang w:eastAsia="zh-CN"/>
        </w:rPr>
        <w:t>.</w:t>
      </w:r>
      <w:r w:rsidR="00234205">
        <w:rPr>
          <w:b/>
          <w:lang w:eastAsia="zh-CN"/>
        </w:rPr>
        <w:t xml:space="preserve"> </w:t>
      </w:r>
    </w:p>
    <w:p w14:paraId="492C1C18" w14:textId="321D2056" w:rsidR="006126B9" w:rsidRPr="00D85760" w:rsidRDefault="00EF6C85" w:rsidP="00AC32FF">
      <w:pPr>
        <w:spacing w:after="60"/>
        <w:jc w:val="both"/>
        <w:rPr>
          <w:b/>
        </w:rPr>
      </w:pPr>
      <w:r w:rsidRPr="00D85760">
        <w:rPr>
          <w:b/>
          <w:lang w:eastAsia="zh-CN"/>
        </w:rPr>
        <w:t xml:space="preserve">Proposal </w:t>
      </w:r>
      <w:r w:rsidR="009036FA">
        <w:rPr>
          <w:b/>
          <w:lang w:eastAsia="zh-CN"/>
        </w:rPr>
        <w:t>2</w:t>
      </w:r>
      <w:r w:rsidRPr="00D85760">
        <w:rPr>
          <w:b/>
          <w:lang w:eastAsia="zh-CN"/>
        </w:rPr>
        <w:t xml:space="preserve">: </w:t>
      </w:r>
      <w:r w:rsidR="009D6AFD">
        <w:rPr>
          <w:b/>
          <w:lang w:eastAsia="zh-CN"/>
        </w:rPr>
        <w:t>For Type-1 CG</w:t>
      </w:r>
      <w:r w:rsidR="00797D5C">
        <w:rPr>
          <w:b/>
          <w:lang w:eastAsia="zh-CN"/>
        </w:rPr>
        <w:t>, a</w:t>
      </w:r>
      <w:r w:rsidR="006126B9">
        <w:rPr>
          <w:b/>
        </w:rPr>
        <w:t xml:space="preserve">fter receiving the configuration, </w:t>
      </w:r>
      <w:r w:rsidR="006126B9" w:rsidRPr="006126B9">
        <w:rPr>
          <w:b/>
        </w:rPr>
        <w:t xml:space="preserve">UE </w:t>
      </w:r>
      <w:r w:rsidR="00797D5C">
        <w:rPr>
          <w:b/>
        </w:rPr>
        <w:t xml:space="preserve">should first identify </w:t>
      </w:r>
      <w:r w:rsidR="006126B9" w:rsidRPr="006126B9">
        <w:rPr>
          <w:b/>
        </w:rPr>
        <w:t>the lowest N value corresponding to the nearest available CG occasion</w:t>
      </w:r>
      <w:r w:rsidR="006126B9">
        <w:rPr>
          <w:b/>
        </w:rPr>
        <w:t>, then</w:t>
      </w:r>
      <w:r w:rsidR="00797D5C">
        <w:rPr>
          <w:b/>
        </w:rPr>
        <w:t>,</w:t>
      </w:r>
      <w:r w:rsidR="006126B9">
        <w:rPr>
          <w:b/>
        </w:rPr>
        <w:t xml:space="preserve"> </w:t>
      </w:r>
      <w:r w:rsidR="00797D5C">
        <w:rPr>
          <w:b/>
        </w:rPr>
        <w:t>N is incremented</w:t>
      </w:r>
      <w:r w:rsidR="006126B9" w:rsidRPr="006126B9">
        <w:rPr>
          <w:b/>
        </w:rPr>
        <w:t xml:space="preserve"> after each CG occasion starting from the N identified in the first step</w:t>
      </w:r>
      <w:r w:rsidR="006126B9">
        <w:rPr>
          <w:b/>
        </w:rPr>
        <w:t>.</w:t>
      </w:r>
      <w:r w:rsidR="00797D5C">
        <w:rPr>
          <w:b/>
        </w:rPr>
        <w:t xml:space="preserve"> </w:t>
      </w:r>
      <w:r w:rsidR="00797D5C">
        <w:rPr>
          <w:b/>
          <w:lang w:eastAsia="zh-CN"/>
        </w:rPr>
        <w:t>RAN2 assumes that gNB should not send the CG configuration close to the border of the SFN cycle</w:t>
      </w:r>
      <w:r w:rsidR="00797D5C">
        <w:rPr>
          <w:b/>
        </w:rPr>
        <w:t>.</w:t>
      </w:r>
    </w:p>
    <w:bookmarkEnd w:id="7"/>
    <w:p w14:paraId="30A3A7A5" w14:textId="55C6FBC4" w:rsidR="006126B9" w:rsidRPr="00D85760" w:rsidRDefault="006126B9" w:rsidP="00EF6C85">
      <w:pPr>
        <w:jc w:val="both"/>
        <w:rPr>
          <w:b/>
          <w:lang w:eastAsia="zh-CN"/>
        </w:rPr>
      </w:pPr>
    </w:p>
    <w:p w14:paraId="107AB8B3" w14:textId="77777777" w:rsidR="00136DDE" w:rsidRPr="003D5EA7" w:rsidRDefault="001F5D21" w:rsidP="00596E71">
      <w:pPr>
        <w:pStyle w:val="Heading8"/>
        <w:jc w:val="both"/>
      </w:pPr>
      <w:r w:rsidRPr="009A695D">
        <w:tab/>
      </w:r>
      <w:r w:rsidR="00136DDE" w:rsidRPr="003D5EA7">
        <w:t>Conclusions</w:t>
      </w:r>
    </w:p>
    <w:p w14:paraId="4F0C5835" w14:textId="77777777" w:rsidR="00136DDE" w:rsidRDefault="00B30A11" w:rsidP="00596E71">
      <w:pPr>
        <w:jc w:val="both"/>
        <w:rPr>
          <w:lang w:val="en-US"/>
        </w:rPr>
      </w:pPr>
      <w:bookmarkStart w:id="8" w:name="_Hlk4509085"/>
      <w:r>
        <w:rPr>
          <w:lang w:val="en-US"/>
        </w:rPr>
        <w:t>In the paper, we made the following observations</w:t>
      </w:r>
      <w:r w:rsidR="00833D0A" w:rsidRPr="00793E69">
        <w:rPr>
          <w:lang w:val="en-US"/>
        </w:rPr>
        <w:t>:</w:t>
      </w:r>
    </w:p>
    <w:p w14:paraId="0D78D771" w14:textId="77777777" w:rsidR="009036FA" w:rsidRPr="00793E69" w:rsidRDefault="009036FA" w:rsidP="009036FA">
      <w:pPr>
        <w:jc w:val="both"/>
        <w:rPr>
          <w:b/>
        </w:rPr>
      </w:pPr>
      <w:r w:rsidRPr="00793E69">
        <w:rPr>
          <w:b/>
        </w:rPr>
        <w:t xml:space="preserve">Observation </w:t>
      </w:r>
      <w:r>
        <w:rPr>
          <w:b/>
        </w:rPr>
        <w:t>1</w:t>
      </w:r>
      <w:r w:rsidRPr="00793E69">
        <w:rPr>
          <w:b/>
        </w:rPr>
        <w:t>:</w:t>
      </w:r>
      <w:r>
        <w:rPr>
          <w:b/>
        </w:rPr>
        <w:t xml:space="preserve"> Release-15 specifications for determining valid SPS occasions allow to support SPS periodicities that are non-integer divisor of 10240 ms.</w:t>
      </w:r>
    </w:p>
    <w:p w14:paraId="6FEDC64A" w14:textId="77777777" w:rsidR="009036FA" w:rsidRDefault="009036FA" w:rsidP="009036FA">
      <w:pPr>
        <w:spacing w:after="60"/>
        <w:jc w:val="both"/>
        <w:rPr>
          <w:b/>
        </w:rPr>
      </w:pPr>
      <w:r w:rsidRPr="00D85760">
        <w:rPr>
          <w:b/>
        </w:rPr>
        <w:t xml:space="preserve">Observation </w:t>
      </w:r>
      <w:r>
        <w:rPr>
          <w:b/>
        </w:rPr>
        <w:t>2</w:t>
      </w:r>
      <w:r w:rsidRPr="00D85760">
        <w:rPr>
          <w:b/>
        </w:rPr>
        <w:t>:</w:t>
      </w:r>
      <w:r w:rsidRPr="00940B86">
        <w:rPr>
          <w:b/>
        </w:rPr>
        <w:t xml:space="preserve"> </w:t>
      </w:r>
      <w:r>
        <w:rPr>
          <w:b/>
        </w:rPr>
        <w:t>Release-15 specifications for determining valid CG occasions do NOT allow the support of periodicities that are non-integer divisor of 10240 ms.</w:t>
      </w:r>
    </w:p>
    <w:p w14:paraId="0FDD0696" w14:textId="77777777" w:rsidR="009036FA" w:rsidRDefault="009036FA" w:rsidP="009036FA">
      <w:pPr>
        <w:numPr>
          <w:ilvl w:val="0"/>
          <w:numId w:val="42"/>
        </w:numPr>
        <w:spacing w:after="60"/>
        <w:ind w:left="709" w:hanging="357"/>
        <w:jc w:val="both"/>
        <w:rPr>
          <w:b/>
        </w:rPr>
      </w:pPr>
      <w:r>
        <w:rPr>
          <w:b/>
        </w:rPr>
        <w:t>For Type-2 CGs, one potential solution is to adopt similar formulation as for SPS for determining the next CG transmission occasion.</w:t>
      </w:r>
    </w:p>
    <w:p w14:paraId="2D526C27" w14:textId="77777777" w:rsidR="009036FA" w:rsidRPr="00D85760" w:rsidRDefault="009036FA" w:rsidP="009036FA">
      <w:pPr>
        <w:numPr>
          <w:ilvl w:val="0"/>
          <w:numId w:val="42"/>
        </w:numPr>
        <w:ind w:left="709"/>
        <w:jc w:val="both"/>
        <w:rPr>
          <w:b/>
        </w:rPr>
      </w:pPr>
      <w:r>
        <w:rPr>
          <w:b/>
        </w:rPr>
        <w:t>Additional modifications are required for Type-1 CGs to allow the UE to</w:t>
      </w:r>
      <w:r w:rsidRPr="009132E0">
        <w:t xml:space="preserve"> </w:t>
      </w:r>
      <w:r w:rsidRPr="009132E0">
        <w:rPr>
          <w:b/>
        </w:rPr>
        <w:t>start the CG transmission as fast as possible after the reception of the RRC configuration</w:t>
      </w:r>
      <w:r>
        <w:rPr>
          <w:b/>
        </w:rPr>
        <w:t>.</w:t>
      </w:r>
    </w:p>
    <w:p w14:paraId="730705DE" w14:textId="7FD31657" w:rsidR="007968BE" w:rsidRDefault="00B30A11" w:rsidP="00596E71">
      <w:pPr>
        <w:jc w:val="both"/>
        <w:rPr>
          <w:lang w:val="en-US"/>
        </w:rPr>
      </w:pPr>
      <w:bookmarkStart w:id="9" w:name="_GoBack"/>
      <w:bookmarkEnd w:id="9"/>
      <w:r>
        <w:rPr>
          <w:lang w:val="en-US"/>
        </w:rPr>
        <w:t>Based on the discussion,</w:t>
      </w:r>
      <w:r w:rsidR="007968BE">
        <w:rPr>
          <w:lang w:val="en-US"/>
        </w:rPr>
        <w:t xml:space="preserve"> we have the following proposals:</w:t>
      </w:r>
    </w:p>
    <w:p w14:paraId="5EFDAD63" w14:textId="77777777" w:rsidR="009036FA" w:rsidRDefault="009036FA" w:rsidP="009036FA">
      <w:pPr>
        <w:jc w:val="both"/>
        <w:rPr>
          <w:b/>
          <w:lang w:eastAsia="zh-CN"/>
        </w:rPr>
      </w:pPr>
      <w:r>
        <w:rPr>
          <w:b/>
          <w:lang w:eastAsia="zh-CN"/>
        </w:rPr>
        <w:t xml:space="preserve">Proposal 1: For Type-2 CG, adopt similar formulation as used for SPS for defining the uplink grant occurrences in order to avoid ambiguity in case of periodicities non-integer divisor of 10240 ms. </w:t>
      </w:r>
    </w:p>
    <w:p w14:paraId="44F1A4D4" w14:textId="77777777" w:rsidR="009036FA" w:rsidRPr="00D85760" w:rsidRDefault="009036FA" w:rsidP="009036FA">
      <w:pPr>
        <w:spacing w:after="60"/>
        <w:jc w:val="both"/>
        <w:rPr>
          <w:b/>
        </w:rPr>
      </w:pPr>
      <w:r w:rsidRPr="00D85760">
        <w:rPr>
          <w:b/>
          <w:lang w:eastAsia="zh-CN"/>
        </w:rPr>
        <w:t xml:space="preserve">Proposal </w:t>
      </w:r>
      <w:r>
        <w:rPr>
          <w:b/>
          <w:lang w:eastAsia="zh-CN"/>
        </w:rPr>
        <w:t>2</w:t>
      </w:r>
      <w:r w:rsidRPr="00D85760">
        <w:rPr>
          <w:b/>
          <w:lang w:eastAsia="zh-CN"/>
        </w:rPr>
        <w:t xml:space="preserve">: </w:t>
      </w:r>
      <w:r>
        <w:rPr>
          <w:b/>
          <w:lang w:eastAsia="zh-CN"/>
        </w:rPr>
        <w:t>For Type-1 CG, a</w:t>
      </w:r>
      <w:r>
        <w:rPr>
          <w:b/>
        </w:rPr>
        <w:t xml:space="preserve">fter receiving the configuration, </w:t>
      </w:r>
      <w:r w:rsidRPr="006126B9">
        <w:rPr>
          <w:b/>
        </w:rPr>
        <w:t xml:space="preserve">UE </w:t>
      </w:r>
      <w:r>
        <w:rPr>
          <w:b/>
        </w:rPr>
        <w:t xml:space="preserve">should first identify </w:t>
      </w:r>
      <w:r w:rsidRPr="006126B9">
        <w:rPr>
          <w:b/>
        </w:rPr>
        <w:t>the lowest N value corresponding to the nearest available CG occasion</w:t>
      </w:r>
      <w:r>
        <w:rPr>
          <w:b/>
        </w:rPr>
        <w:t>, then, N is incremented</w:t>
      </w:r>
      <w:r w:rsidRPr="006126B9">
        <w:rPr>
          <w:b/>
        </w:rPr>
        <w:t xml:space="preserve"> after each CG occasion starting from the N identified in the first step</w:t>
      </w:r>
      <w:r>
        <w:rPr>
          <w:b/>
        </w:rPr>
        <w:t xml:space="preserve">. </w:t>
      </w:r>
      <w:r>
        <w:rPr>
          <w:b/>
          <w:lang w:eastAsia="zh-CN"/>
        </w:rPr>
        <w:t>RAN2 assumes that gNB should not send the CG configuration close to the border of the SFN cycle</w:t>
      </w:r>
      <w:r>
        <w:rPr>
          <w:b/>
        </w:rPr>
        <w:t>.</w:t>
      </w:r>
    </w:p>
    <w:p w14:paraId="24897314" w14:textId="77777777" w:rsidR="004E0013" w:rsidRPr="00793E69" w:rsidRDefault="004E0013" w:rsidP="00F812A7">
      <w:pPr>
        <w:jc w:val="both"/>
      </w:pPr>
    </w:p>
    <w:bookmarkEnd w:id="8"/>
    <w:p w14:paraId="48109397" w14:textId="77777777" w:rsidR="00136DDE" w:rsidRPr="003D5EA7" w:rsidRDefault="00136DDE" w:rsidP="00136DDE">
      <w:pPr>
        <w:pStyle w:val="Heading1"/>
        <w:ind w:left="0" w:firstLine="0"/>
      </w:pPr>
      <w:r w:rsidRPr="003D5EA7">
        <w:lastRenderedPageBreak/>
        <w:t>References</w:t>
      </w:r>
    </w:p>
    <w:p w14:paraId="3EFAF314" w14:textId="77777777" w:rsidR="00136DDE" w:rsidRPr="00F812A7" w:rsidRDefault="00136DDE" w:rsidP="00136DDE">
      <w:pPr>
        <w:numPr>
          <w:ilvl w:val="0"/>
          <w:numId w:val="10"/>
        </w:numPr>
        <w:overflowPunct w:val="0"/>
        <w:autoSpaceDE w:val="0"/>
        <w:autoSpaceDN w:val="0"/>
        <w:adjustRightInd w:val="0"/>
        <w:textAlignment w:val="baseline"/>
        <w:rPr>
          <w:lang w:val="en-US"/>
        </w:rPr>
      </w:pPr>
      <w:bookmarkStart w:id="10" w:name="_Ref75086397"/>
      <w:r w:rsidRPr="00F812A7">
        <w:rPr>
          <w:lang w:val="en-US"/>
        </w:rPr>
        <w:t xml:space="preserve">RP-190728, </w:t>
      </w:r>
      <w:r w:rsidRPr="00F812A7">
        <w:rPr>
          <w:i/>
          <w:lang w:val="en-US"/>
        </w:rPr>
        <w:t>New WID: Support of NR Industrial Internet of Things (IoT),</w:t>
      </w:r>
      <w:r w:rsidRPr="00F812A7">
        <w:rPr>
          <w:lang w:val="en-US"/>
        </w:rPr>
        <w:t xml:space="preserve"> Nokia, Nokia Shanghai Bell, Mar. 2019.</w:t>
      </w:r>
      <w:bookmarkEnd w:id="10"/>
    </w:p>
    <w:p w14:paraId="3C4C1D55" w14:textId="77777777" w:rsidR="00AB0E42" w:rsidRPr="00F812A7" w:rsidRDefault="00AB0E42" w:rsidP="00136DDE">
      <w:pPr>
        <w:numPr>
          <w:ilvl w:val="0"/>
          <w:numId w:val="10"/>
        </w:numPr>
        <w:overflowPunct w:val="0"/>
        <w:autoSpaceDE w:val="0"/>
        <w:autoSpaceDN w:val="0"/>
        <w:adjustRightInd w:val="0"/>
        <w:textAlignment w:val="baseline"/>
        <w:rPr>
          <w:lang w:val="en-US"/>
        </w:rPr>
      </w:pPr>
      <w:bookmarkStart w:id="11" w:name="_Ref20825919"/>
      <w:r w:rsidRPr="00F812A7">
        <w:rPr>
          <w:lang w:val="en-US"/>
        </w:rPr>
        <w:t>R2-1905501</w:t>
      </w:r>
      <w:r w:rsidR="004C29B2" w:rsidRPr="00F812A7">
        <w:rPr>
          <w:lang w:val="en-US"/>
        </w:rPr>
        <w:t>,</w:t>
      </w:r>
      <w:r w:rsidRPr="00F812A7">
        <w:rPr>
          <w:lang w:val="en-US"/>
        </w:rPr>
        <w:t xml:space="preserve"> Report of 3GPP TSG RAN WG2 meeting #105bis, April, 2019</w:t>
      </w:r>
      <w:bookmarkEnd w:id="11"/>
    </w:p>
    <w:p w14:paraId="6464BF2C" w14:textId="77777777" w:rsidR="00B86F8F" w:rsidRPr="00F812A7" w:rsidRDefault="00B86F8F" w:rsidP="002B249B">
      <w:pPr>
        <w:numPr>
          <w:ilvl w:val="0"/>
          <w:numId w:val="10"/>
        </w:numPr>
        <w:overflowPunct w:val="0"/>
        <w:autoSpaceDE w:val="0"/>
        <w:autoSpaceDN w:val="0"/>
        <w:adjustRightInd w:val="0"/>
        <w:textAlignment w:val="baseline"/>
      </w:pPr>
      <w:bookmarkStart w:id="12" w:name="_Ref15050702"/>
      <w:r w:rsidRPr="00F812A7">
        <w:t xml:space="preserve">R2-1907232, </w:t>
      </w:r>
      <w:r w:rsidRPr="00F812A7">
        <w:rPr>
          <w:i/>
        </w:rPr>
        <w:t>Discussion on supporting integer multiple of one slot for CG and SPS</w:t>
      </w:r>
      <w:r w:rsidRPr="00F812A7">
        <w:t>, Huawei, HiSilicon, May. 2019.</w:t>
      </w:r>
      <w:bookmarkEnd w:id="12"/>
    </w:p>
    <w:p w14:paraId="0EAB7471" w14:textId="77777777" w:rsidR="00D47026" w:rsidRDefault="00D47026" w:rsidP="00D47026">
      <w:pPr>
        <w:numPr>
          <w:ilvl w:val="0"/>
          <w:numId w:val="10"/>
        </w:numPr>
        <w:overflowPunct w:val="0"/>
        <w:autoSpaceDE w:val="0"/>
        <w:autoSpaceDN w:val="0"/>
        <w:adjustRightInd w:val="0"/>
        <w:textAlignment w:val="baseline"/>
      </w:pPr>
      <w:bookmarkStart w:id="13" w:name="_Ref15312987"/>
      <w:r w:rsidRPr="00F77ED9">
        <w:t>3GPP TS 38.3</w:t>
      </w:r>
      <w:r>
        <w:t>21</w:t>
      </w:r>
      <w:r w:rsidRPr="00F77ED9">
        <w:t xml:space="preserve"> V15.</w:t>
      </w:r>
      <w:r>
        <w:t>6</w:t>
      </w:r>
      <w:r w:rsidRPr="00F77ED9">
        <w:t>.</w:t>
      </w:r>
      <w:r>
        <w:t>0</w:t>
      </w:r>
      <w:r w:rsidRPr="00F77ED9">
        <w:t xml:space="preserve">, NR; </w:t>
      </w:r>
      <w:r w:rsidRPr="00D47026">
        <w:rPr>
          <w:i/>
        </w:rPr>
        <w:t>Medium Access Control (MAC) protocol specification</w:t>
      </w:r>
      <w:r>
        <w:t>, Jun. 2019.</w:t>
      </w:r>
      <w:bookmarkEnd w:id="13"/>
    </w:p>
    <w:p w14:paraId="629EC387" w14:textId="77777777" w:rsidR="007E6858" w:rsidRPr="007928B1" w:rsidRDefault="007E6858" w:rsidP="007E6858">
      <w:pPr>
        <w:overflowPunct w:val="0"/>
        <w:autoSpaceDE w:val="0"/>
        <w:autoSpaceDN w:val="0"/>
        <w:adjustRightInd w:val="0"/>
        <w:ind w:left="357"/>
        <w:textAlignment w:val="baseline"/>
      </w:pPr>
    </w:p>
    <w:sectPr w:rsidR="007E6858" w:rsidRPr="007928B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0C34" w14:textId="77777777" w:rsidR="0090434B" w:rsidRDefault="0090434B">
      <w:r>
        <w:separator/>
      </w:r>
    </w:p>
  </w:endnote>
  <w:endnote w:type="continuationSeparator" w:id="0">
    <w:p w14:paraId="3915ED06" w14:textId="77777777" w:rsidR="0090434B" w:rsidRDefault="0090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FFFE2" w14:textId="77777777" w:rsidR="0090434B" w:rsidRDefault="0090434B">
      <w:r>
        <w:separator/>
      </w:r>
    </w:p>
  </w:footnote>
  <w:footnote w:type="continuationSeparator" w:id="0">
    <w:p w14:paraId="03C88C3F" w14:textId="77777777" w:rsidR="0090434B" w:rsidRDefault="00904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E422C"/>
    <w:multiLevelType w:val="hybridMultilevel"/>
    <w:tmpl w:val="C2966D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59260ED"/>
    <w:multiLevelType w:val="hybridMultilevel"/>
    <w:tmpl w:val="71CAC4B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5349B8"/>
    <w:multiLevelType w:val="hybridMultilevel"/>
    <w:tmpl w:val="BDA4C93C"/>
    <w:lvl w:ilvl="0" w:tplc="04060015">
      <w:start w:val="1"/>
      <w:numFmt w:val="upperLetter"/>
      <w:lvlText w:val="%1."/>
      <w:lvlJc w:val="left"/>
      <w:pPr>
        <w:ind w:left="1500" w:hanging="114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F2BC1"/>
    <w:multiLevelType w:val="hybridMultilevel"/>
    <w:tmpl w:val="43104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17FC1"/>
    <w:multiLevelType w:val="hybridMultilevel"/>
    <w:tmpl w:val="A70C1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54CBB"/>
    <w:multiLevelType w:val="hybridMultilevel"/>
    <w:tmpl w:val="A8680C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1637BCD"/>
    <w:multiLevelType w:val="hybridMultilevel"/>
    <w:tmpl w:val="F2D43B4A"/>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1" w15:restartNumberingAfterBreak="0">
    <w:nsid w:val="248E0E95"/>
    <w:multiLevelType w:val="hybridMultilevel"/>
    <w:tmpl w:val="3C2815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2708BA"/>
    <w:multiLevelType w:val="hybridMultilevel"/>
    <w:tmpl w:val="E90295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4E312D"/>
    <w:multiLevelType w:val="hybridMultilevel"/>
    <w:tmpl w:val="884EB57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34A42E3"/>
    <w:multiLevelType w:val="hybridMultilevel"/>
    <w:tmpl w:val="8B748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F23A7C"/>
    <w:multiLevelType w:val="hybridMultilevel"/>
    <w:tmpl w:val="7E3E6F94"/>
    <w:lvl w:ilvl="0" w:tplc="62908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569067D"/>
    <w:multiLevelType w:val="hybridMultilevel"/>
    <w:tmpl w:val="41A4A948"/>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7E84EA6"/>
    <w:multiLevelType w:val="hybridMultilevel"/>
    <w:tmpl w:val="0DFE08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92B3F18"/>
    <w:multiLevelType w:val="hybridMultilevel"/>
    <w:tmpl w:val="591871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A501FA5"/>
    <w:multiLevelType w:val="hybridMultilevel"/>
    <w:tmpl w:val="6DFE2A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B8F03D0"/>
    <w:multiLevelType w:val="hybridMultilevel"/>
    <w:tmpl w:val="2AAC6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DB2176"/>
    <w:multiLevelType w:val="hybridMultilevel"/>
    <w:tmpl w:val="9DA09C9C"/>
    <w:lvl w:ilvl="0" w:tplc="04060015">
      <w:start w:val="1"/>
      <w:numFmt w:val="upperLetter"/>
      <w:lvlText w:val="%1."/>
      <w:lvlJc w:val="left"/>
      <w:pPr>
        <w:ind w:left="1500" w:hanging="114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start w:val="1"/>
      <w:numFmt w:val="bullet"/>
      <w:lvlText w:val=""/>
      <w:lvlJc w:val="left"/>
      <w:pPr>
        <w:ind w:left="3375" w:hanging="360"/>
      </w:pPr>
      <w:rPr>
        <w:rFonts w:ascii="Symbol" w:hAnsi="Symbol" w:hint="default"/>
      </w:rPr>
    </w:lvl>
    <w:lvl w:ilvl="4" w:tplc="08090003">
      <w:start w:val="1"/>
      <w:numFmt w:val="bullet"/>
      <w:lvlText w:val="o"/>
      <w:lvlJc w:val="left"/>
      <w:pPr>
        <w:ind w:left="4095" w:hanging="360"/>
      </w:pPr>
      <w:rPr>
        <w:rFonts w:ascii="Courier New" w:hAnsi="Courier New" w:cs="Courier New" w:hint="default"/>
      </w:rPr>
    </w:lvl>
    <w:lvl w:ilvl="5" w:tplc="08090005">
      <w:start w:val="1"/>
      <w:numFmt w:val="bullet"/>
      <w:lvlText w:val=""/>
      <w:lvlJc w:val="left"/>
      <w:pPr>
        <w:ind w:left="4815" w:hanging="360"/>
      </w:pPr>
      <w:rPr>
        <w:rFonts w:ascii="Wingdings" w:hAnsi="Wingdings" w:hint="default"/>
      </w:rPr>
    </w:lvl>
    <w:lvl w:ilvl="6" w:tplc="08090001">
      <w:start w:val="1"/>
      <w:numFmt w:val="bullet"/>
      <w:lvlText w:val=""/>
      <w:lvlJc w:val="left"/>
      <w:pPr>
        <w:ind w:left="5535" w:hanging="360"/>
      </w:pPr>
      <w:rPr>
        <w:rFonts w:ascii="Symbol" w:hAnsi="Symbol" w:hint="default"/>
      </w:rPr>
    </w:lvl>
    <w:lvl w:ilvl="7" w:tplc="08090003">
      <w:start w:val="1"/>
      <w:numFmt w:val="bullet"/>
      <w:lvlText w:val="o"/>
      <w:lvlJc w:val="left"/>
      <w:pPr>
        <w:ind w:left="6255" w:hanging="360"/>
      </w:pPr>
      <w:rPr>
        <w:rFonts w:ascii="Courier New" w:hAnsi="Courier New" w:cs="Courier New" w:hint="default"/>
      </w:rPr>
    </w:lvl>
    <w:lvl w:ilvl="8" w:tplc="08090005">
      <w:start w:val="1"/>
      <w:numFmt w:val="bullet"/>
      <w:lvlText w:val=""/>
      <w:lvlJc w:val="left"/>
      <w:pPr>
        <w:ind w:left="6975" w:hanging="360"/>
      </w:pPr>
      <w:rPr>
        <w:rFonts w:ascii="Wingdings" w:hAnsi="Wingdings" w:hint="default"/>
      </w:rPr>
    </w:lvl>
  </w:abstractNum>
  <w:abstractNum w:abstractNumId="27" w15:restartNumberingAfterBreak="0">
    <w:nsid w:val="597B1245"/>
    <w:multiLevelType w:val="hybridMultilevel"/>
    <w:tmpl w:val="4E625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CD4F6A"/>
    <w:multiLevelType w:val="hybridMultilevel"/>
    <w:tmpl w:val="95D2163E"/>
    <w:lvl w:ilvl="0" w:tplc="29ECD0A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5ED71F06"/>
    <w:multiLevelType w:val="hybridMultilevel"/>
    <w:tmpl w:val="08FE63D6"/>
    <w:lvl w:ilvl="0" w:tplc="55ECC84E">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F201EDD"/>
    <w:multiLevelType w:val="hybridMultilevel"/>
    <w:tmpl w:val="6C6AB8D6"/>
    <w:lvl w:ilvl="0" w:tplc="04060001">
      <w:start w:val="1"/>
      <w:numFmt w:val="bullet"/>
      <w:lvlText w:val=""/>
      <w:lvlJc w:val="left"/>
      <w:pPr>
        <w:ind w:left="773" w:hanging="360"/>
      </w:pPr>
      <w:rPr>
        <w:rFonts w:ascii="Symbol" w:hAnsi="Symbol" w:hint="default"/>
      </w:rPr>
    </w:lvl>
    <w:lvl w:ilvl="1" w:tplc="04060003" w:tentative="1">
      <w:start w:val="1"/>
      <w:numFmt w:val="bullet"/>
      <w:lvlText w:val="o"/>
      <w:lvlJc w:val="left"/>
      <w:pPr>
        <w:ind w:left="1493" w:hanging="360"/>
      </w:pPr>
      <w:rPr>
        <w:rFonts w:ascii="Courier New" w:hAnsi="Courier New" w:cs="Courier New" w:hint="default"/>
      </w:rPr>
    </w:lvl>
    <w:lvl w:ilvl="2" w:tplc="04060005" w:tentative="1">
      <w:start w:val="1"/>
      <w:numFmt w:val="bullet"/>
      <w:lvlText w:val=""/>
      <w:lvlJc w:val="left"/>
      <w:pPr>
        <w:ind w:left="2213" w:hanging="360"/>
      </w:pPr>
      <w:rPr>
        <w:rFonts w:ascii="Wingdings" w:hAnsi="Wingdings" w:hint="default"/>
      </w:rPr>
    </w:lvl>
    <w:lvl w:ilvl="3" w:tplc="04060001" w:tentative="1">
      <w:start w:val="1"/>
      <w:numFmt w:val="bullet"/>
      <w:lvlText w:val=""/>
      <w:lvlJc w:val="left"/>
      <w:pPr>
        <w:ind w:left="2933" w:hanging="360"/>
      </w:pPr>
      <w:rPr>
        <w:rFonts w:ascii="Symbol" w:hAnsi="Symbol" w:hint="default"/>
      </w:rPr>
    </w:lvl>
    <w:lvl w:ilvl="4" w:tplc="04060003" w:tentative="1">
      <w:start w:val="1"/>
      <w:numFmt w:val="bullet"/>
      <w:lvlText w:val="o"/>
      <w:lvlJc w:val="left"/>
      <w:pPr>
        <w:ind w:left="3653" w:hanging="360"/>
      </w:pPr>
      <w:rPr>
        <w:rFonts w:ascii="Courier New" w:hAnsi="Courier New" w:cs="Courier New" w:hint="default"/>
      </w:rPr>
    </w:lvl>
    <w:lvl w:ilvl="5" w:tplc="04060005" w:tentative="1">
      <w:start w:val="1"/>
      <w:numFmt w:val="bullet"/>
      <w:lvlText w:val=""/>
      <w:lvlJc w:val="left"/>
      <w:pPr>
        <w:ind w:left="4373" w:hanging="360"/>
      </w:pPr>
      <w:rPr>
        <w:rFonts w:ascii="Wingdings" w:hAnsi="Wingdings" w:hint="default"/>
      </w:rPr>
    </w:lvl>
    <w:lvl w:ilvl="6" w:tplc="04060001" w:tentative="1">
      <w:start w:val="1"/>
      <w:numFmt w:val="bullet"/>
      <w:lvlText w:val=""/>
      <w:lvlJc w:val="left"/>
      <w:pPr>
        <w:ind w:left="5093" w:hanging="360"/>
      </w:pPr>
      <w:rPr>
        <w:rFonts w:ascii="Symbol" w:hAnsi="Symbol" w:hint="default"/>
      </w:rPr>
    </w:lvl>
    <w:lvl w:ilvl="7" w:tplc="04060003" w:tentative="1">
      <w:start w:val="1"/>
      <w:numFmt w:val="bullet"/>
      <w:lvlText w:val="o"/>
      <w:lvlJc w:val="left"/>
      <w:pPr>
        <w:ind w:left="5813" w:hanging="360"/>
      </w:pPr>
      <w:rPr>
        <w:rFonts w:ascii="Courier New" w:hAnsi="Courier New" w:cs="Courier New" w:hint="default"/>
      </w:rPr>
    </w:lvl>
    <w:lvl w:ilvl="8" w:tplc="04060005" w:tentative="1">
      <w:start w:val="1"/>
      <w:numFmt w:val="bullet"/>
      <w:lvlText w:val=""/>
      <w:lvlJc w:val="left"/>
      <w:pPr>
        <w:ind w:left="6533" w:hanging="360"/>
      </w:pPr>
      <w:rPr>
        <w:rFonts w:ascii="Wingdings" w:hAnsi="Wingdings" w:hint="default"/>
      </w:rPr>
    </w:lvl>
  </w:abstractNum>
  <w:abstractNum w:abstractNumId="32" w15:restartNumberingAfterBreak="0">
    <w:nsid w:val="5F8C5A4B"/>
    <w:multiLevelType w:val="hybridMultilevel"/>
    <w:tmpl w:val="9208C5F8"/>
    <w:lvl w:ilvl="0" w:tplc="2DDCB92E">
      <w:start w:val="1"/>
      <w:numFmt w:val="bullet"/>
      <w:lvlText w:val="•"/>
      <w:lvlJc w:val="left"/>
      <w:pPr>
        <w:tabs>
          <w:tab w:val="num" w:pos="720"/>
        </w:tabs>
        <w:ind w:left="720" w:hanging="360"/>
      </w:pPr>
      <w:rPr>
        <w:rFonts w:ascii="Arial" w:hAnsi="Arial" w:hint="default"/>
      </w:rPr>
    </w:lvl>
    <w:lvl w:ilvl="1" w:tplc="C354203A" w:tentative="1">
      <w:start w:val="1"/>
      <w:numFmt w:val="bullet"/>
      <w:lvlText w:val="•"/>
      <w:lvlJc w:val="left"/>
      <w:pPr>
        <w:tabs>
          <w:tab w:val="num" w:pos="1440"/>
        </w:tabs>
        <w:ind w:left="1440" w:hanging="360"/>
      </w:pPr>
      <w:rPr>
        <w:rFonts w:ascii="Arial" w:hAnsi="Arial" w:hint="default"/>
      </w:rPr>
    </w:lvl>
    <w:lvl w:ilvl="2" w:tplc="A364E460" w:tentative="1">
      <w:start w:val="1"/>
      <w:numFmt w:val="bullet"/>
      <w:lvlText w:val="•"/>
      <w:lvlJc w:val="left"/>
      <w:pPr>
        <w:tabs>
          <w:tab w:val="num" w:pos="2160"/>
        </w:tabs>
        <w:ind w:left="2160" w:hanging="360"/>
      </w:pPr>
      <w:rPr>
        <w:rFonts w:ascii="Arial" w:hAnsi="Arial" w:hint="default"/>
      </w:rPr>
    </w:lvl>
    <w:lvl w:ilvl="3" w:tplc="DA72D6A6" w:tentative="1">
      <w:start w:val="1"/>
      <w:numFmt w:val="bullet"/>
      <w:lvlText w:val="•"/>
      <w:lvlJc w:val="left"/>
      <w:pPr>
        <w:tabs>
          <w:tab w:val="num" w:pos="2880"/>
        </w:tabs>
        <w:ind w:left="2880" w:hanging="360"/>
      </w:pPr>
      <w:rPr>
        <w:rFonts w:ascii="Arial" w:hAnsi="Arial" w:hint="default"/>
      </w:rPr>
    </w:lvl>
    <w:lvl w:ilvl="4" w:tplc="4E2663CC" w:tentative="1">
      <w:start w:val="1"/>
      <w:numFmt w:val="bullet"/>
      <w:lvlText w:val="•"/>
      <w:lvlJc w:val="left"/>
      <w:pPr>
        <w:tabs>
          <w:tab w:val="num" w:pos="3600"/>
        </w:tabs>
        <w:ind w:left="3600" w:hanging="360"/>
      </w:pPr>
      <w:rPr>
        <w:rFonts w:ascii="Arial" w:hAnsi="Arial" w:hint="default"/>
      </w:rPr>
    </w:lvl>
    <w:lvl w:ilvl="5" w:tplc="EB6047EA" w:tentative="1">
      <w:start w:val="1"/>
      <w:numFmt w:val="bullet"/>
      <w:lvlText w:val="•"/>
      <w:lvlJc w:val="left"/>
      <w:pPr>
        <w:tabs>
          <w:tab w:val="num" w:pos="4320"/>
        </w:tabs>
        <w:ind w:left="4320" w:hanging="360"/>
      </w:pPr>
      <w:rPr>
        <w:rFonts w:ascii="Arial" w:hAnsi="Arial" w:hint="default"/>
      </w:rPr>
    </w:lvl>
    <w:lvl w:ilvl="6" w:tplc="563CBA82" w:tentative="1">
      <w:start w:val="1"/>
      <w:numFmt w:val="bullet"/>
      <w:lvlText w:val="•"/>
      <w:lvlJc w:val="left"/>
      <w:pPr>
        <w:tabs>
          <w:tab w:val="num" w:pos="5040"/>
        </w:tabs>
        <w:ind w:left="5040" w:hanging="360"/>
      </w:pPr>
      <w:rPr>
        <w:rFonts w:ascii="Arial" w:hAnsi="Arial" w:hint="default"/>
      </w:rPr>
    </w:lvl>
    <w:lvl w:ilvl="7" w:tplc="93E6501A" w:tentative="1">
      <w:start w:val="1"/>
      <w:numFmt w:val="bullet"/>
      <w:lvlText w:val="•"/>
      <w:lvlJc w:val="left"/>
      <w:pPr>
        <w:tabs>
          <w:tab w:val="num" w:pos="5760"/>
        </w:tabs>
        <w:ind w:left="5760" w:hanging="360"/>
      </w:pPr>
      <w:rPr>
        <w:rFonts w:ascii="Arial" w:hAnsi="Arial" w:hint="default"/>
      </w:rPr>
    </w:lvl>
    <w:lvl w:ilvl="8" w:tplc="587E40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6B38BA"/>
    <w:multiLevelType w:val="hybridMultilevel"/>
    <w:tmpl w:val="8DC2D9CC"/>
    <w:lvl w:ilvl="0" w:tplc="28CA2C70">
      <w:start w:val="1"/>
      <w:numFmt w:val="decimal"/>
      <w:lvlText w:val="Option %1."/>
      <w:lvlJc w:val="left"/>
      <w:pPr>
        <w:ind w:left="720" w:hanging="360"/>
      </w:pPr>
      <w:rPr>
        <w:rFonts w:hint="default"/>
        <w: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48575D"/>
    <w:multiLevelType w:val="hybridMultilevel"/>
    <w:tmpl w:val="8EA846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600F2F"/>
    <w:multiLevelType w:val="hybridMultilevel"/>
    <w:tmpl w:val="6A328700"/>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5F7597"/>
    <w:multiLevelType w:val="hybridMultilevel"/>
    <w:tmpl w:val="D736B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65B56"/>
    <w:multiLevelType w:val="hybridMultilevel"/>
    <w:tmpl w:val="52A4EB3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7C0F149C"/>
    <w:multiLevelType w:val="multilevel"/>
    <w:tmpl w:val="09FC4FA4"/>
    <w:lvl w:ilvl="0">
      <w:start w:val="1"/>
      <w:numFmt w:val="decimal"/>
      <w:pStyle w:val="Heading8"/>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C38378B"/>
    <w:multiLevelType w:val="hybridMultilevel"/>
    <w:tmpl w:val="0D1EAE9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36"/>
  </w:num>
  <w:num w:numId="6">
    <w:abstractNumId w:val="10"/>
  </w:num>
  <w:num w:numId="7">
    <w:abstractNumId w:val="7"/>
  </w:num>
  <w:num w:numId="8">
    <w:abstractNumId w:val="38"/>
  </w:num>
  <w:num w:numId="9">
    <w:abstractNumId w:val="24"/>
  </w:num>
  <w:num w:numId="10">
    <w:abstractNumId w:val="15"/>
  </w:num>
  <w:num w:numId="11">
    <w:abstractNumId w:val="5"/>
  </w:num>
  <w:num w:numId="12">
    <w:abstractNumId w:val="27"/>
  </w:num>
  <w:num w:numId="13">
    <w:abstractNumId w:val="18"/>
  </w:num>
  <w:num w:numId="14">
    <w:abstractNumId w:val="13"/>
  </w:num>
  <w:num w:numId="15">
    <w:abstractNumId w:val="28"/>
  </w:num>
  <w:num w:numId="16">
    <w:abstractNumId w:val="25"/>
  </w:num>
  <w:num w:numId="17">
    <w:abstractNumId w:val="31"/>
  </w:num>
  <w:num w:numId="18">
    <w:abstractNumId w:val="35"/>
  </w:num>
  <w:num w:numId="19">
    <w:abstractNumId w:val="4"/>
  </w:num>
  <w:num w:numId="20">
    <w:abstractNumId w:val="9"/>
  </w:num>
  <w:num w:numId="21">
    <w:abstractNumId w:val="16"/>
  </w:num>
  <w:num w:numId="22">
    <w:abstractNumId w:val="39"/>
  </w:num>
  <w:num w:numId="23">
    <w:abstractNumId w:val="21"/>
  </w:num>
  <w:num w:numId="24">
    <w:abstractNumId w:val="40"/>
  </w:num>
  <w:num w:numId="25">
    <w:abstractNumId w:val="8"/>
  </w:num>
  <w:num w:numId="26">
    <w:abstractNumId w:val="35"/>
  </w:num>
  <w:num w:numId="27">
    <w:abstractNumId w:val="32"/>
  </w:num>
  <w:num w:numId="28">
    <w:abstractNumId w:val="22"/>
  </w:num>
  <w:num w:numId="29">
    <w:abstractNumId w:val="14"/>
  </w:num>
  <w:num w:numId="30">
    <w:abstractNumId w:val="11"/>
  </w:num>
  <w:num w:numId="31">
    <w:abstractNumId w:val="20"/>
  </w:num>
  <w:num w:numId="32">
    <w:abstractNumId w:val="37"/>
  </w:num>
  <w:num w:numId="33">
    <w:abstractNumId w:val="12"/>
  </w:num>
  <w:num w:numId="34">
    <w:abstractNumId w:val="3"/>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34"/>
  </w:num>
  <w:num w:numId="38">
    <w:abstractNumId w:val="12"/>
  </w:num>
  <w:num w:numId="39">
    <w:abstractNumId w:val="33"/>
  </w:num>
  <w:num w:numId="40">
    <w:abstractNumId w:val="30"/>
  </w:num>
  <w:num w:numId="41">
    <w:abstractNumId w:val="6"/>
  </w:num>
  <w:num w:numId="42">
    <w:abstractNumId w:val="26"/>
  </w:num>
  <w:num w:numId="43">
    <w:abstractNumId w:val="17"/>
  </w:num>
  <w:num w:numId="44">
    <w:abstractNumId w:val="3"/>
  </w:num>
  <w:num w:numId="45">
    <w:abstractNumId w:val="41"/>
  </w:num>
  <w:num w:numId="46">
    <w:abstractNumId w:val="23"/>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7FB8"/>
    <w:rsid w:val="000105B0"/>
    <w:rsid w:val="000110FD"/>
    <w:rsid w:val="000113E2"/>
    <w:rsid w:val="00015765"/>
    <w:rsid w:val="0002191D"/>
    <w:rsid w:val="000228F5"/>
    <w:rsid w:val="00024A84"/>
    <w:rsid w:val="00024BA4"/>
    <w:rsid w:val="0002653E"/>
    <w:rsid w:val="000266A0"/>
    <w:rsid w:val="000270F7"/>
    <w:rsid w:val="0002728C"/>
    <w:rsid w:val="0003090B"/>
    <w:rsid w:val="000318C2"/>
    <w:rsid w:val="00031C1D"/>
    <w:rsid w:val="00037AAA"/>
    <w:rsid w:val="00054CB6"/>
    <w:rsid w:val="000566F5"/>
    <w:rsid w:val="00075640"/>
    <w:rsid w:val="00080A87"/>
    <w:rsid w:val="000820C2"/>
    <w:rsid w:val="00084769"/>
    <w:rsid w:val="00084FE3"/>
    <w:rsid w:val="00085221"/>
    <w:rsid w:val="000926CA"/>
    <w:rsid w:val="00093E7E"/>
    <w:rsid w:val="000B0009"/>
    <w:rsid w:val="000B7643"/>
    <w:rsid w:val="000C00AC"/>
    <w:rsid w:val="000D46C0"/>
    <w:rsid w:val="000D6CFC"/>
    <w:rsid w:val="000E52A9"/>
    <w:rsid w:val="000E6B25"/>
    <w:rsid w:val="001006D1"/>
    <w:rsid w:val="001010AD"/>
    <w:rsid w:val="001107D1"/>
    <w:rsid w:val="00111E2F"/>
    <w:rsid w:val="00114BF8"/>
    <w:rsid w:val="00117421"/>
    <w:rsid w:val="00121CA0"/>
    <w:rsid w:val="00122370"/>
    <w:rsid w:val="001263F3"/>
    <w:rsid w:val="00136DDE"/>
    <w:rsid w:val="001371D0"/>
    <w:rsid w:val="00137F4F"/>
    <w:rsid w:val="00141291"/>
    <w:rsid w:val="00151D35"/>
    <w:rsid w:val="00152968"/>
    <w:rsid w:val="00152C1F"/>
    <w:rsid w:val="00153528"/>
    <w:rsid w:val="0015684F"/>
    <w:rsid w:val="00167A46"/>
    <w:rsid w:val="00170F53"/>
    <w:rsid w:val="00171C56"/>
    <w:rsid w:val="001725CD"/>
    <w:rsid w:val="00176D17"/>
    <w:rsid w:val="00181954"/>
    <w:rsid w:val="00183286"/>
    <w:rsid w:val="00183342"/>
    <w:rsid w:val="00184C9D"/>
    <w:rsid w:val="001868E9"/>
    <w:rsid w:val="00193E4D"/>
    <w:rsid w:val="001A08AA"/>
    <w:rsid w:val="001A3120"/>
    <w:rsid w:val="001B20FD"/>
    <w:rsid w:val="001B3ACB"/>
    <w:rsid w:val="001C094E"/>
    <w:rsid w:val="001C3A35"/>
    <w:rsid w:val="001C46FF"/>
    <w:rsid w:val="001C53AB"/>
    <w:rsid w:val="001D4545"/>
    <w:rsid w:val="001E0CD4"/>
    <w:rsid w:val="001E1254"/>
    <w:rsid w:val="001E3B58"/>
    <w:rsid w:val="001E55A8"/>
    <w:rsid w:val="001E6255"/>
    <w:rsid w:val="001F00CC"/>
    <w:rsid w:val="001F5D21"/>
    <w:rsid w:val="0020030C"/>
    <w:rsid w:val="00201AD2"/>
    <w:rsid w:val="00203434"/>
    <w:rsid w:val="00203D2D"/>
    <w:rsid w:val="00212373"/>
    <w:rsid w:val="002138EA"/>
    <w:rsid w:val="00214FBD"/>
    <w:rsid w:val="0022183B"/>
    <w:rsid w:val="00222897"/>
    <w:rsid w:val="00227D15"/>
    <w:rsid w:val="0023012C"/>
    <w:rsid w:val="00234205"/>
    <w:rsid w:val="00235394"/>
    <w:rsid w:val="00241CBE"/>
    <w:rsid w:val="002443E6"/>
    <w:rsid w:val="00260424"/>
    <w:rsid w:val="0026179F"/>
    <w:rsid w:val="00261A5F"/>
    <w:rsid w:val="00261D69"/>
    <w:rsid w:val="0026570B"/>
    <w:rsid w:val="00274E1A"/>
    <w:rsid w:val="00277170"/>
    <w:rsid w:val="00282213"/>
    <w:rsid w:val="00286299"/>
    <w:rsid w:val="0029455A"/>
    <w:rsid w:val="0029672A"/>
    <w:rsid w:val="002B0D5D"/>
    <w:rsid w:val="002B1AD0"/>
    <w:rsid w:val="002B249B"/>
    <w:rsid w:val="002B2EE1"/>
    <w:rsid w:val="002B3161"/>
    <w:rsid w:val="002C389B"/>
    <w:rsid w:val="002E0074"/>
    <w:rsid w:val="002E0171"/>
    <w:rsid w:val="002E0F82"/>
    <w:rsid w:val="002E1D9C"/>
    <w:rsid w:val="002E70B7"/>
    <w:rsid w:val="002F4093"/>
    <w:rsid w:val="0030442E"/>
    <w:rsid w:val="00306C12"/>
    <w:rsid w:val="003078A8"/>
    <w:rsid w:val="0031012C"/>
    <w:rsid w:val="00317956"/>
    <w:rsid w:val="003203AC"/>
    <w:rsid w:val="00324ED2"/>
    <w:rsid w:val="00325FCB"/>
    <w:rsid w:val="00337507"/>
    <w:rsid w:val="00337656"/>
    <w:rsid w:val="003462B4"/>
    <w:rsid w:val="003545DC"/>
    <w:rsid w:val="0036400A"/>
    <w:rsid w:val="00364D4B"/>
    <w:rsid w:val="00367724"/>
    <w:rsid w:val="00371BB0"/>
    <w:rsid w:val="00377EDB"/>
    <w:rsid w:val="00383FF1"/>
    <w:rsid w:val="00391DCD"/>
    <w:rsid w:val="003972B5"/>
    <w:rsid w:val="003A236F"/>
    <w:rsid w:val="003A7153"/>
    <w:rsid w:val="003B0CFD"/>
    <w:rsid w:val="003B59EE"/>
    <w:rsid w:val="003B6A1A"/>
    <w:rsid w:val="003B7476"/>
    <w:rsid w:val="003C1619"/>
    <w:rsid w:val="003C1F98"/>
    <w:rsid w:val="003D3132"/>
    <w:rsid w:val="003D5EA7"/>
    <w:rsid w:val="003D6E03"/>
    <w:rsid w:val="003D7224"/>
    <w:rsid w:val="003E04AC"/>
    <w:rsid w:val="003E0621"/>
    <w:rsid w:val="003E296C"/>
    <w:rsid w:val="003E7133"/>
    <w:rsid w:val="003E7CFF"/>
    <w:rsid w:val="0040058F"/>
    <w:rsid w:val="0040603F"/>
    <w:rsid w:val="00412B61"/>
    <w:rsid w:val="00426A7B"/>
    <w:rsid w:val="00442AAB"/>
    <w:rsid w:val="00444225"/>
    <w:rsid w:val="00450ADA"/>
    <w:rsid w:val="0045331C"/>
    <w:rsid w:val="00453BBF"/>
    <w:rsid w:val="0047032E"/>
    <w:rsid w:val="00471D1A"/>
    <w:rsid w:val="00471FD8"/>
    <w:rsid w:val="00472A95"/>
    <w:rsid w:val="0049116D"/>
    <w:rsid w:val="0049153A"/>
    <w:rsid w:val="00493478"/>
    <w:rsid w:val="004A0562"/>
    <w:rsid w:val="004A17C7"/>
    <w:rsid w:val="004A439E"/>
    <w:rsid w:val="004A5931"/>
    <w:rsid w:val="004B4FDE"/>
    <w:rsid w:val="004B6523"/>
    <w:rsid w:val="004C29B2"/>
    <w:rsid w:val="004C7BE9"/>
    <w:rsid w:val="004E0013"/>
    <w:rsid w:val="004E6906"/>
    <w:rsid w:val="004F0A1B"/>
    <w:rsid w:val="004F1273"/>
    <w:rsid w:val="004F34A2"/>
    <w:rsid w:val="004F611C"/>
    <w:rsid w:val="004F7A3D"/>
    <w:rsid w:val="00501CFC"/>
    <w:rsid w:val="00505BFA"/>
    <w:rsid w:val="00507BBE"/>
    <w:rsid w:val="00507FF1"/>
    <w:rsid w:val="00512012"/>
    <w:rsid w:val="0051387B"/>
    <w:rsid w:val="00525349"/>
    <w:rsid w:val="00530E57"/>
    <w:rsid w:val="00532AFE"/>
    <w:rsid w:val="00537834"/>
    <w:rsid w:val="005679F5"/>
    <w:rsid w:val="00571B23"/>
    <w:rsid w:val="00571D71"/>
    <w:rsid w:val="00573406"/>
    <w:rsid w:val="00574C80"/>
    <w:rsid w:val="00576264"/>
    <w:rsid w:val="00576D91"/>
    <w:rsid w:val="0059132F"/>
    <w:rsid w:val="005932E4"/>
    <w:rsid w:val="00593FE7"/>
    <w:rsid w:val="00596E71"/>
    <w:rsid w:val="00596F08"/>
    <w:rsid w:val="00597BE6"/>
    <w:rsid w:val="005A1BAD"/>
    <w:rsid w:val="005A251F"/>
    <w:rsid w:val="005B16EB"/>
    <w:rsid w:val="005B3B11"/>
    <w:rsid w:val="005B55A5"/>
    <w:rsid w:val="005B66B1"/>
    <w:rsid w:val="005D1AD5"/>
    <w:rsid w:val="005D24FD"/>
    <w:rsid w:val="005D6CFD"/>
    <w:rsid w:val="005E1D1D"/>
    <w:rsid w:val="005E1E1B"/>
    <w:rsid w:val="005E367F"/>
    <w:rsid w:val="005E50C1"/>
    <w:rsid w:val="005E532C"/>
    <w:rsid w:val="00606961"/>
    <w:rsid w:val="00610E58"/>
    <w:rsid w:val="00610F11"/>
    <w:rsid w:val="006126B9"/>
    <w:rsid w:val="006161CF"/>
    <w:rsid w:val="00630594"/>
    <w:rsid w:val="00630DFE"/>
    <w:rsid w:val="00645857"/>
    <w:rsid w:val="00663047"/>
    <w:rsid w:val="00667CFB"/>
    <w:rsid w:val="00671402"/>
    <w:rsid w:val="00677DB9"/>
    <w:rsid w:val="00681207"/>
    <w:rsid w:val="006856E5"/>
    <w:rsid w:val="00685896"/>
    <w:rsid w:val="00687835"/>
    <w:rsid w:val="006921D2"/>
    <w:rsid w:val="006A1D06"/>
    <w:rsid w:val="006A2BD2"/>
    <w:rsid w:val="006A7D14"/>
    <w:rsid w:val="006B0961"/>
    <w:rsid w:val="006B0D02"/>
    <w:rsid w:val="006B37AA"/>
    <w:rsid w:val="006B49E5"/>
    <w:rsid w:val="006B5F09"/>
    <w:rsid w:val="006B65B2"/>
    <w:rsid w:val="006C08D9"/>
    <w:rsid w:val="006C2D49"/>
    <w:rsid w:val="006C3AB3"/>
    <w:rsid w:val="006C3C9E"/>
    <w:rsid w:val="006C418C"/>
    <w:rsid w:val="006C4963"/>
    <w:rsid w:val="006D2077"/>
    <w:rsid w:val="006D2D1F"/>
    <w:rsid w:val="006D55F9"/>
    <w:rsid w:val="006E03EE"/>
    <w:rsid w:val="006E3735"/>
    <w:rsid w:val="006E523B"/>
    <w:rsid w:val="006F4461"/>
    <w:rsid w:val="006F6779"/>
    <w:rsid w:val="0070208E"/>
    <w:rsid w:val="0070646B"/>
    <w:rsid w:val="007066FA"/>
    <w:rsid w:val="00707941"/>
    <w:rsid w:val="00717790"/>
    <w:rsid w:val="0072117E"/>
    <w:rsid w:val="007225D4"/>
    <w:rsid w:val="00731DBC"/>
    <w:rsid w:val="00742E78"/>
    <w:rsid w:val="00744EC8"/>
    <w:rsid w:val="00767E09"/>
    <w:rsid w:val="00767FA1"/>
    <w:rsid w:val="00770BD7"/>
    <w:rsid w:val="00771C08"/>
    <w:rsid w:val="007814D8"/>
    <w:rsid w:val="00781C28"/>
    <w:rsid w:val="0078291E"/>
    <w:rsid w:val="007928B1"/>
    <w:rsid w:val="00793E69"/>
    <w:rsid w:val="007968BE"/>
    <w:rsid w:val="00797D5C"/>
    <w:rsid w:val="00797F04"/>
    <w:rsid w:val="007A63F6"/>
    <w:rsid w:val="007B5222"/>
    <w:rsid w:val="007B598C"/>
    <w:rsid w:val="007B7545"/>
    <w:rsid w:val="007C047C"/>
    <w:rsid w:val="007C178B"/>
    <w:rsid w:val="007C1D1B"/>
    <w:rsid w:val="007C3606"/>
    <w:rsid w:val="007C7657"/>
    <w:rsid w:val="007D1C09"/>
    <w:rsid w:val="007D1C68"/>
    <w:rsid w:val="007D535B"/>
    <w:rsid w:val="007D6048"/>
    <w:rsid w:val="007D683A"/>
    <w:rsid w:val="007E6858"/>
    <w:rsid w:val="007E74EC"/>
    <w:rsid w:val="007F0E1E"/>
    <w:rsid w:val="007F62EA"/>
    <w:rsid w:val="00811A2D"/>
    <w:rsid w:val="00813CDC"/>
    <w:rsid w:val="008165B2"/>
    <w:rsid w:val="00830C6D"/>
    <w:rsid w:val="0083232E"/>
    <w:rsid w:val="00833D0A"/>
    <w:rsid w:val="008348A1"/>
    <w:rsid w:val="00836C44"/>
    <w:rsid w:val="008405F1"/>
    <w:rsid w:val="00841DC6"/>
    <w:rsid w:val="008451AE"/>
    <w:rsid w:val="00857986"/>
    <w:rsid w:val="00857C15"/>
    <w:rsid w:val="00861A88"/>
    <w:rsid w:val="008711E4"/>
    <w:rsid w:val="008751EC"/>
    <w:rsid w:val="00885506"/>
    <w:rsid w:val="0088608A"/>
    <w:rsid w:val="00893011"/>
    <w:rsid w:val="00893454"/>
    <w:rsid w:val="00896235"/>
    <w:rsid w:val="0089796B"/>
    <w:rsid w:val="00897D6C"/>
    <w:rsid w:val="008A06FF"/>
    <w:rsid w:val="008B28CF"/>
    <w:rsid w:val="008B3867"/>
    <w:rsid w:val="008B5350"/>
    <w:rsid w:val="008B7988"/>
    <w:rsid w:val="008B7A99"/>
    <w:rsid w:val="008C5BC8"/>
    <w:rsid w:val="008C60E9"/>
    <w:rsid w:val="008D0F54"/>
    <w:rsid w:val="008D27AF"/>
    <w:rsid w:val="008E24AB"/>
    <w:rsid w:val="008E2DE3"/>
    <w:rsid w:val="008E74E1"/>
    <w:rsid w:val="008F7D93"/>
    <w:rsid w:val="00900A81"/>
    <w:rsid w:val="009017A1"/>
    <w:rsid w:val="00901EB9"/>
    <w:rsid w:val="009036FA"/>
    <w:rsid w:val="0090434B"/>
    <w:rsid w:val="00905458"/>
    <w:rsid w:val="00912AAE"/>
    <w:rsid w:val="009132E0"/>
    <w:rsid w:val="009132F3"/>
    <w:rsid w:val="00915B55"/>
    <w:rsid w:val="009163D8"/>
    <w:rsid w:val="009211FD"/>
    <w:rsid w:val="00921674"/>
    <w:rsid w:val="009246C1"/>
    <w:rsid w:val="009266CB"/>
    <w:rsid w:val="00931702"/>
    <w:rsid w:val="009347F4"/>
    <w:rsid w:val="00940B86"/>
    <w:rsid w:val="00947BB0"/>
    <w:rsid w:val="00954725"/>
    <w:rsid w:val="00963DA1"/>
    <w:rsid w:val="00963E0A"/>
    <w:rsid w:val="009717A9"/>
    <w:rsid w:val="00977A07"/>
    <w:rsid w:val="00980FC8"/>
    <w:rsid w:val="00983910"/>
    <w:rsid w:val="00985AB7"/>
    <w:rsid w:val="00996EB6"/>
    <w:rsid w:val="009A5399"/>
    <w:rsid w:val="009A552B"/>
    <w:rsid w:val="009B0546"/>
    <w:rsid w:val="009C0727"/>
    <w:rsid w:val="009C0B5A"/>
    <w:rsid w:val="009C3FF3"/>
    <w:rsid w:val="009C67B2"/>
    <w:rsid w:val="009D0447"/>
    <w:rsid w:val="009D0C2E"/>
    <w:rsid w:val="009D2B94"/>
    <w:rsid w:val="009D69D4"/>
    <w:rsid w:val="009D6AFD"/>
    <w:rsid w:val="009D6DE4"/>
    <w:rsid w:val="009F0B99"/>
    <w:rsid w:val="009F1894"/>
    <w:rsid w:val="00A02454"/>
    <w:rsid w:val="00A0311A"/>
    <w:rsid w:val="00A041A9"/>
    <w:rsid w:val="00A101CA"/>
    <w:rsid w:val="00A116A0"/>
    <w:rsid w:val="00A12D69"/>
    <w:rsid w:val="00A16B82"/>
    <w:rsid w:val="00A17573"/>
    <w:rsid w:val="00A20D94"/>
    <w:rsid w:val="00A20FB2"/>
    <w:rsid w:val="00A31C19"/>
    <w:rsid w:val="00A361D7"/>
    <w:rsid w:val="00A363AC"/>
    <w:rsid w:val="00A40D68"/>
    <w:rsid w:val="00A46B79"/>
    <w:rsid w:val="00A521E7"/>
    <w:rsid w:val="00A52802"/>
    <w:rsid w:val="00A54DE3"/>
    <w:rsid w:val="00A57F72"/>
    <w:rsid w:val="00A65439"/>
    <w:rsid w:val="00A67CF9"/>
    <w:rsid w:val="00A72864"/>
    <w:rsid w:val="00A73D73"/>
    <w:rsid w:val="00A81B15"/>
    <w:rsid w:val="00A85DBC"/>
    <w:rsid w:val="00A95A7B"/>
    <w:rsid w:val="00AA0504"/>
    <w:rsid w:val="00AA7D42"/>
    <w:rsid w:val="00AB0E42"/>
    <w:rsid w:val="00AB39DE"/>
    <w:rsid w:val="00AB3F85"/>
    <w:rsid w:val="00AB5572"/>
    <w:rsid w:val="00AB7EE3"/>
    <w:rsid w:val="00AC286B"/>
    <w:rsid w:val="00AC32FF"/>
    <w:rsid w:val="00AD0194"/>
    <w:rsid w:val="00AD5263"/>
    <w:rsid w:val="00AE0530"/>
    <w:rsid w:val="00AE34A7"/>
    <w:rsid w:val="00AE7236"/>
    <w:rsid w:val="00AF61E0"/>
    <w:rsid w:val="00B0526A"/>
    <w:rsid w:val="00B131FB"/>
    <w:rsid w:val="00B2410B"/>
    <w:rsid w:val="00B26596"/>
    <w:rsid w:val="00B30A11"/>
    <w:rsid w:val="00B31E4C"/>
    <w:rsid w:val="00B324BD"/>
    <w:rsid w:val="00B34716"/>
    <w:rsid w:val="00B3669B"/>
    <w:rsid w:val="00B41324"/>
    <w:rsid w:val="00B416C1"/>
    <w:rsid w:val="00B4284D"/>
    <w:rsid w:val="00B60262"/>
    <w:rsid w:val="00B63C41"/>
    <w:rsid w:val="00B666A3"/>
    <w:rsid w:val="00B7539E"/>
    <w:rsid w:val="00B831AE"/>
    <w:rsid w:val="00B8446C"/>
    <w:rsid w:val="00B861A2"/>
    <w:rsid w:val="00B86F8F"/>
    <w:rsid w:val="00B91367"/>
    <w:rsid w:val="00B9357F"/>
    <w:rsid w:val="00B96673"/>
    <w:rsid w:val="00B977A2"/>
    <w:rsid w:val="00BA2062"/>
    <w:rsid w:val="00BA4014"/>
    <w:rsid w:val="00BA7BE3"/>
    <w:rsid w:val="00BB2B68"/>
    <w:rsid w:val="00BC03B0"/>
    <w:rsid w:val="00BC2D06"/>
    <w:rsid w:val="00BC421B"/>
    <w:rsid w:val="00BE2FC0"/>
    <w:rsid w:val="00BE37CB"/>
    <w:rsid w:val="00BE5916"/>
    <w:rsid w:val="00BE790F"/>
    <w:rsid w:val="00BF01D1"/>
    <w:rsid w:val="00C049E7"/>
    <w:rsid w:val="00C05102"/>
    <w:rsid w:val="00C052DF"/>
    <w:rsid w:val="00C06993"/>
    <w:rsid w:val="00C110E7"/>
    <w:rsid w:val="00C22E72"/>
    <w:rsid w:val="00C239A1"/>
    <w:rsid w:val="00C268F4"/>
    <w:rsid w:val="00C27502"/>
    <w:rsid w:val="00C27BE5"/>
    <w:rsid w:val="00C3562A"/>
    <w:rsid w:val="00C40CB4"/>
    <w:rsid w:val="00C44133"/>
    <w:rsid w:val="00C4633D"/>
    <w:rsid w:val="00C55763"/>
    <w:rsid w:val="00C5765E"/>
    <w:rsid w:val="00C63F87"/>
    <w:rsid w:val="00C724AE"/>
    <w:rsid w:val="00C72D4F"/>
    <w:rsid w:val="00C77822"/>
    <w:rsid w:val="00C77A92"/>
    <w:rsid w:val="00C82364"/>
    <w:rsid w:val="00C83DD8"/>
    <w:rsid w:val="00C901F1"/>
    <w:rsid w:val="00C97084"/>
    <w:rsid w:val="00CA5DAE"/>
    <w:rsid w:val="00CB01EB"/>
    <w:rsid w:val="00CB15EB"/>
    <w:rsid w:val="00CC0EEB"/>
    <w:rsid w:val="00CC59A0"/>
    <w:rsid w:val="00CC7BC3"/>
    <w:rsid w:val="00CD18C7"/>
    <w:rsid w:val="00CD39F6"/>
    <w:rsid w:val="00CD47DA"/>
    <w:rsid w:val="00CD77AC"/>
    <w:rsid w:val="00CE06FE"/>
    <w:rsid w:val="00CE721E"/>
    <w:rsid w:val="00CF1817"/>
    <w:rsid w:val="00CF6B08"/>
    <w:rsid w:val="00CF7E64"/>
    <w:rsid w:val="00D03706"/>
    <w:rsid w:val="00D10CFF"/>
    <w:rsid w:val="00D13D5D"/>
    <w:rsid w:val="00D2015D"/>
    <w:rsid w:val="00D321CA"/>
    <w:rsid w:val="00D47026"/>
    <w:rsid w:val="00D47E6B"/>
    <w:rsid w:val="00D50632"/>
    <w:rsid w:val="00D5093E"/>
    <w:rsid w:val="00D520E4"/>
    <w:rsid w:val="00D57DFA"/>
    <w:rsid w:val="00D61391"/>
    <w:rsid w:val="00D652FD"/>
    <w:rsid w:val="00D71D16"/>
    <w:rsid w:val="00D756B6"/>
    <w:rsid w:val="00D806A7"/>
    <w:rsid w:val="00D8778D"/>
    <w:rsid w:val="00D9222D"/>
    <w:rsid w:val="00D93573"/>
    <w:rsid w:val="00D93B09"/>
    <w:rsid w:val="00DA7CE8"/>
    <w:rsid w:val="00DA7DF0"/>
    <w:rsid w:val="00DB2C8F"/>
    <w:rsid w:val="00DB559A"/>
    <w:rsid w:val="00DC0406"/>
    <w:rsid w:val="00DC40D2"/>
    <w:rsid w:val="00DC7E37"/>
    <w:rsid w:val="00DD049A"/>
    <w:rsid w:val="00DD0C2C"/>
    <w:rsid w:val="00DD54E6"/>
    <w:rsid w:val="00DD59E8"/>
    <w:rsid w:val="00DD7D01"/>
    <w:rsid w:val="00DE4DDC"/>
    <w:rsid w:val="00DE6FEE"/>
    <w:rsid w:val="00DF1911"/>
    <w:rsid w:val="00DF1FA4"/>
    <w:rsid w:val="00DF5D99"/>
    <w:rsid w:val="00DF7199"/>
    <w:rsid w:val="00E00492"/>
    <w:rsid w:val="00E00E4A"/>
    <w:rsid w:val="00E10103"/>
    <w:rsid w:val="00E15AD8"/>
    <w:rsid w:val="00E173D2"/>
    <w:rsid w:val="00E17619"/>
    <w:rsid w:val="00E204C6"/>
    <w:rsid w:val="00E3071D"/>
    <w:rsid w:val="00E31206"/>
    <w:rsid w:val="00E32FD5"/>
    <w:rsid w:val="00E365BC"/>
    <w:rsid w:val="00E43D32"/>
    <w:rsid w:val="00E44E2E"/>
    <w:rsid w:val="00E50213"/>
    <w:rsid w:val="00E55ABC"/>
    <w:rsid w:val="00E57B74"/>
    <w:rsid w:val="00E62D38"/>
    <w:rsid w:val="00E67FD4"/>
    <w:rsid w:val="00E76BE3"/>
    <w:rsid w:val="00E84C50"/>
    <w:rsid w:val="00E8629F"/>
    <w:rsid w:val="00E91C2E"/>
    <w:rsid w:val="00E95D23"/>
    <w:rsid w:val="00E96F49"/>
    <w:rsid w:val="00E975A7"/>
    <w:rsid w:val="00EA08C6"/>
    <w:rsid w:val="00EA0C5D"/>
    <w:rsid w:val="00EA3C24"/>
    <w:rsid w:val="00EA6180"/>
    <w:rsid w:val="00EB3BDE"/>
    <w:rsid w:val="00EB64D9"/>
    <w:rsid w:val="00EC0173"/>
    <w:rsid w:val="00EC0A5C"/>
    <w:rsid w:val="00EC14DE"/>
    <w:rsid w:val="00ED0109"/>
    <w:rsid w:val="00ED3BA8"/>
    <w:rsid w:val="00ED4165"/>
    <w:rsid w:val="00ED6D37"/>
    <w:rsid w:val="00EE2F77"/>
    <w:rsid w:val="00EE74C8"/>
    <w:rsid w:val="00EF2537"/>
    <w:rsid w:val="00EF670E"/>
    <w:rsid w:val="00EF6C85"/>
    <w:rsid w:val="00EF75E1"/>
    <w:rsid w:val="00F06920"/>
    <w:rsid w:val="00F072D8"/>
    <w:rsid w:val="00F078DB"/>
    <w:rsid w:val="00F101CF"/>
    <w:rsid w:val="00F1405E"/>
    <w:rsid w:val="00F1515C"/>
    <w:rsid w:val="00F3372E"/>
    <w:rsid w:val="00F47122"/>
    <w:rsid w:val="00F51F8C"/>
    <w:rsid w:val="00F5463B"/>
    <w:rsid w:val="00F55F07"/>
    <w:rsid w:val="00F6001B"/>
    <w:rsid w:val="00F65B1D"/>
    <w:rsid w:val="00F7002A"/>
    <w:rsid w:val="00F77ED9"/>
    <w:rsid w:val="00F806F3"/>
    <w:rsid w:val="00F812A7"/>
    <w:rsid w:val="00F81374"/>
    <w:rsid w:val="00F8241D"/>
    <w:rsid w:val="00F85DB4"/>
    <w:rsid w:val="00F967A9"/>
    <w:rsid w:val="00FA1FE9"/>
    <w:rsid w:val="00FB1BC3"/>
    <w:rsid w:val="00FB37D7"/>
    <w:rsid w:val="00FB74D4"/>
    <w:rsid w:val="00FC051F"/>
    <w:rsid w:val="00FC1277"/>
    <w:rsid w:val="00FC6ACC"/>
    <w:rsid w:val="00FD1DA4"/>
    <w:rsid w:val="00FD3902"/>
    <w:rsid w:val="00FD5B27"/>
    <w:rsid w:val="00FE63FE"/>
    <w:rsid w:val="00FF2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C488D5C"/>
  <w15:chartTrackingRefBased/>
  <w15:docId w15:val="{79308890-2761-4806-9C57-E249D2879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22D"/>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97D6C"/>
    <w:pPr>
      <w:numPr>
        <w:numId w:val="24"/>
      </w:numPr>
      <w:ind w:left="36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sid w:val="00857986"/>
    <w:rPr>
      <w:b/>
      <w:bCs/>
    </w:rPr>
  </w:style>
  <w:style w:type="character" w:customStyle="1" w:styleId="CommentTextChar">
    <w:name w:val="Comment Text Char"/>
    <w:link w:val="CommentText"/>
    <w:rsid w:val="00857986"/>
    <w:rPr>
      <w:lang w:eastAsia="en-US"/>
    </w:rPr>
  </w:style>
  <w:style w:type="character" w:customStyle="1" w:styleId="CommentSubjectChar">
    <w:name w:val="Comment Subject Char"/>
    <w:link w:val="CommentSubject"/>
    <w:rsid w:val="00857986"/>
    <w:rPr>
      <w:b/>
      <w:bCs/>
      <w:lang w:eastAsia="en-US"/>
    </w:rPr>
  </w:style>
  <w:style w:type="paragraph" w:styleId="BalloonText">
    <w:name w:val="Balloon Text"/>
    <w:basedOn w:val="Normal"/>
    <w:link w:val="BalloonTextChar"/>
    <w:rsid w:val="00857986"/>
    <w:pPr>
      <w:spacing w:after="0"/>
    </w:pPr>
    <w:rPr>
      <w:rFonts w:ascii="Segoe UI" w:hAnsi="Segoe UI" w:cs="Segoe UI"/>
      <w:sz w:val="18"/>
      <w:szCs w:val="18"/>
    </w:rPr>
  </w:style>
  <w:style w:type="character" w:customStyle="1" w:styleId="BalloonTextChar">
    <w:name w:val="Balloon Text Char"/>
    <w:link w:val="BalloonText"/>
    <w:rsid w:val="00857986"/>
    <w:rPr>
      <w:rFonts w:ascii="Segoe UI" w:hAnsi="Segoe UI" w:cs="Segoe UI"/>
      <w:sz w:val="18"/>
      <w:szCs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C0EEB"/>
    <w:rPr>
      <w:rFonts w:ascii="Arial" w:hAnsi="Arial"/>
      <w:b/>
      <w:noProof/>
      <w:sz w:val="18"/>
      <w:lang w:eastAsia="en-US"/>
    </w:rPr>
  </w:style>
  <w:style w:type="table" w:styleId="TableGrid">
    <w:name w:val="Table Grid"/>
    <w:basedOn w:val="TableNormal"/>
    <w:rsid w:val="00CC0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F2537"/>
    <w:pPr>
      <w:spacing w:after="120"/>
    </w:pPr>
    <w:rPr>
      <w:rFonts w:ascii="Arial" w:eastAsia="MS Mincho" w:hAnsi="Arial"/>
      <w:lang w:val="en-GB"/>
    </w:rPr>
  </w:style>
  <w:style w:type="character" w:customStyle="1" w:styleId="B1Char1">
    <w:name w:val="B1 Char1"/>
    <w:link w:val="B1"/>
    <w:rsid w:val="00D2015D"/>
    <w:rPr>
      <w:lang w:eastAsia="en-US"/>
    </w:rPr>
  </w:style>
  <w:style w:type="character" w:customStyle="1" w:styleId="Heading2Char">
    <w:name w:val="Heading 2 Char"/>
    <w:link w:val="Heading2"/>
    <w:rsid w:val="00EA6180"/>
    <w:rPr>
      <w:rFonts w:ascii="Arial" w:hAnsi="Arial"/>
      <w:sz w:val="32"/>
      <w:lang w:eastAsia="en-US"/>
    </w:rPr>
  </w:style>
  <w:style w:type="character" w:customStyle="1" w:styleId="B1Char">
    <w:name w:val="B1 Char"/>
    <w:rsid w:val="00811A2D"/>
    <w:rPr>
      <w:lang w:val="en-GB" w:eastAsia="en-US"/>
    </w:rPr>
  </w:style>
  <w:style w:type="character" w:customStyle="1" w:styleId="B2Char">
    <w:name w:val="B2 Char"/>
    <w:link w:val="B2"/>
    <w:rsid w:val="00811A2D"/>
    <w:rPr>
      <w:lang w:eastAsia="en-US"/>
    </w:rPr>
  </w:style>
  <w:style w:type="character" w:customStyle="1" w:styleId="B3Char">
    <w:name w:val="B3 Char"/>
    <w:link w:val="B3"/>
    <w:rsid w:val="00811A2D"/>
    <w:rPr>
      <w:lang w:eastAsia="en-US"/>
    </w:rPr>
  </w:style>
  <w:style w:type="character" w:customStyle="1" w:styleId="B4Char">
    <w:name w:val="B4 Char"/>
    <w:link w:val="B4"/>
    <w:rsid w:val="00811A2D"/>
    <w:rPr>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545DC"/>
    <w:pPr>
      <w:ind w:left="1304"/>
    </w:pPr>
  </w:style>
  <w:style w:type="character" w:customStyle="1" w:styleId="Doc-text2Char">
    <w:name w:val="Doc-text2 Char"/>
    <w:link w:val="Doc-text2"/>
    <w:locked/>
    <w:rsid w:val="005B16EB"/>
    <w:rPr>
      <w:rFonts w:ascii="Arial" w:hAnsi="Arial" w:cs="Arial"/>
    </w:rPr>
  </w:style>
  <w:style w:type="paragraph" w:customStyle="1" w:styleId="Doc-text2">
    <w:name w:val="Doc-text2"/>
    <w:basedOn w:val="Normal"/>
    <w:link w:val="Doc-text2Char"/>
    <w:qFormat/>
    <w:rsid w:val="005B16EB"/>
    <w:pPr>
      <w:spacing w:after="0"/>
      <w:ind w:left="1622" w:hanging="363"/>
    </w:pPr>
    <w:rPr>
      <w:rFonts w:ascii="Arial" w:hAnsi="Arial" w:cs="Arial"/>
      <w:lang w:val="da-DK" w:eastAsia="da-DK"/>
    </w:rPr>
  </w:style>
  <w:style w:type="character" w:customStyle="1" w:styleId="Doc-titleChar">
    <w:name w:val="Doc-title Char"/>
    <w:link w:val="Doc-title"/>
    <w:locked/>
    <w:rsid w:val="005B16EB"/>
    <w:rPr>
      <w:rFonts w:ascii="Arial" w:hAnsi="Arial" w:cs="Arial"/>
    </w:rPr>
  </w:style>
  <w:style w:type="paragraph" w:customStyle="1" w:styleId="Doc-title">
    <w:name w:val="Doc-title"/>
    <w:basedOn w:val="Normal"/>
    <w:link w:val="Doc-titleChar"/>
    <w:qFormat/>
    <w:rsid w:val="005B16EB"/>
    <w:pPr>
      <w:spacing w:before="60" w:after="0"/>
      <w:ind w:left="1259" w:hanging="1259"/>
    </w:pPr>
    <w:rPr>
      <w:rFonts w:ascii="Arial" w:hAnsi="Arial" w:cs="Arial"/>
      <w:lang w:val="da-DK" w:eastAsia="da-DK"/>
    </w:rPr>
  </w:style>
  <w:style w:type="paragraph" w:customStyle="1" w:styleId="Agreement">
    <w:name w:val="Agreement"/>
    <w:basedOn w:val="Normal"/>
    <w:next w:val="Doc-text2"/>
    <w:rsid w:val="005B16EB"/>
    <w:pPr>
      <w:numPr>
        <w:numId w:val="18"/>
      </w:numPr>
      <w:spacing w:before="60" w:after="0"/>
    </w:pPr>
    <w:rPr>
      <w:rFonts w:ascii="Arial" w:eastAsia="MS Mincho" w:hAnsi="Arial"/>
      <w:b/>
      <w:szCs w:val="24"/>
      <w:lang w:eastAsia="en-GB"/>
    </w:rPr>
  </w:style>
  <w:style w:type="character" w:customStyle="1" w:styleId="TAHCar">
    <w:name w:val="TAH Car"/>
    <w:link w:val="TAH"/>
    <w:rsid w:val="0031012C"/>
    <w:rPr>
      <w:rFonts w:ascii="Arial" w:hAnsi="Arial"/>
      <w:b/>
      <w:sz w:val="18"/>
      <w:lang w:val="en-GB" w:eastAsia="en-US"/>
    </w:rPr>
  </w:style>
  <w:style w:type="paragraph" w:styleId="NormalWeb">
    <w:name w:val="Normal (Web)"/>
    <w:basedOn w:val="Normal"/>
    <w:uiPriority w:val="99"/>
    <w:unhideWhenUsed/>
    <w:rsid w:val="00C77822"/>
    <w:pPr>
      <w:spacing w:before="100" w:beforeAutospacing="1" w:after="100" w:afterAutospacing="1"/>
    </w:pPr>
    <w:rPr>
      <w:sz w:val="24"/>
      <w:szCs w:val="24"/>
      <w:lang w:val="da-DK" w:eastAsia="da-DK"/>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D1AD5"/>
    <w:rPr>
      <w:lang w:val="en-GB" w:eastAsia="en-US"/>
    </w:rPr>
  </w:style>
  <w:style w:type="character" w:customStyle="1" w:styleId="TALCar">
    <w:name w:val="TAL Car"/>
    <w:link w:val="TAL"/>
    <w:qFormat/>
    <w:rsid w:val="00F77ED9"/>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8E74E1"/>
    <w:rPr>
      <w:b/>
      <w:lang w:val="en-GB"/>
    </w:rPr>
  </w:style>
  <w:style w:type="paragraph" w:styleId="Revision">
    <w:name w:val="Revision"/>
    <w:hidden/>
    <w:uiPriority w:val="99"/>
    <w:semiHidden/>
    <w:rsid w:val="00C82364"/>
    <w:rPr>
      <w:lang w:val="en-GB"/>
    </w:rPr>
  </w:style>
  <w:style w:type="character" w:customStyle="1" w:styleId="TALChar">
    <w:name w:val="TAL Char"/>
    <w:locked/>
    <w:rsid w:val="00770BD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6051">
      <w:bodyDiv w:val="1"/>
      <w:marLeft w:val="0"/>
      <w:marRight w:val="0"/>
      <w:marTop w:val="0"/>
      <w:marBottom w:val="0"/>
      <w:divBdr>
        <w:top w:val="none" w:sz="0" w:space="0" w:color="auto"/>
        <w:left w:val="none" w:sz="0" w:space="0" w:color="auto"/>
        <w:bottom w:val="none" w:sz="0" w:space="0" w:color="auto"/>
        <w:right w:val="none" w:sz="0" w:space="0" w:color="auto"/>
      </w:divBdr>
    </w:div>
    <w:div w:id="163057805">
      <w:bodyDiv w:val="1"/>
      <w:marLeft w:val="0"/>
      <w:marRight w:val="0"/>
      <w:marTop w:val="0"/>
      <w:marBottom w:val="0"/>
      <w:divBdr>
        <w:top w:val="none" w:sz="0" w:space="0" w:color="auto"/>
        <w:left w:val="none" w:sz="0" w:space="0" w:color="auto"/>
        <w:bottom w:val="none" w:sz="0" w:space="0" w:color="auto"/>
        <w:right w:val="none" w:sz="0" w:space="0" w:color="auto"/>
      </w:divBdr>
    </w:div>
    <w:div w:id="222839582">
      <w:bodyDiv w:val="1"/>
      <w:marLeft w:val="0"/>
      <w:marRight w:val="0"/>
      <w:marTop w:val="0"/>
      <w:marBottom w:val="0"/>
      <w:divBdr>
        <w:top w:val="none" w:sz="0" w:space="0" w:color="auto"/>
        <w:left w:val="none" w:sz="0" w:space="0" w:color="auto"/>
        <w:bottom w:val="none" w:sz="0" w:space="0" w:color="auto"/>
        <w:right w:val="none" w:sz="0" w:space="0" w:color="auto"/>
      </w:divBdr>
    </w:div>
    <w:div w:id="235166495">
      <w:bodyDiv w:val="1"/>
      <w:marLeft w:val="0"/>
      <w:marRight w:val="0"/>
      <w:marTop w:val="0"/>
      <w:marBottom w:val="0"/>
      <w:divBdr>
        <w:top w:val="none" w:sz="0" w:space="0" w:color="auto"/>
        <w:left w:val="none" w:sz="0" w:space="0" w:color="auto"/>
        <w:bottom w:val="none" w:sz="0" w:space="0" w:color="auto"/>
        <w:right w:val="none" w:sz="0" w:space="0" w:color="auto"/>
      </w:divBdr>
    </w:div>
    <w:div w:id="359822409">
      <w:bodyDiv w:val="1"/>
      <w:marLeft w:val="0"/>
      <w:marRight w:val="0"/>
      <w:marTop w:val="0"/>
      <w:marBottom w:val="0"/>
      <w:divBdr>
        <w:top w:val="none" w:sz="0" w:space="0" w:color="auto"/>
        <w:left w:val="none" w:sz="0" w:space="0" w:color="auto"/>
        <w:bottom w:val="none" w:sz="0" w:space="0" w:color="auto"/>
        <w:right w:val="none" w:sz="0" w:space="0" w:color="auto"/>
      </w:divBdr>
    </w:div>
    <w:div w:id="556472260">
      <w:bodyDiv w:val="1"/>
      <w:marLeft w:val="0"/>
      <w:marRight w:val="0"/>
      <w:marTop w:val="0"/>
      <w:marBottom w:val="0"/>
      <w:divBdr>
        <w:top w:val="none" w:sz="0" w:space="0" w:color="auto"/>
        <w:left w:val="none" w:sz="0" w:space="0" w:color="auto"/>
        <w:bottom w:val="none" w:sz="0" w:space="0" w:color="auto"/>
        <w:right w:val="none" w:sz="0" w:space="0" w:color="auto"/>
      </w:divBdr>
    </w:div>
    <w:div w:id="557402333">
      <w:bodyDiv w:val="1"/>
      <w:marLeft w:val="0"/>
      <w:marRight w:val="0"/>
      <w:marTop w:val="0"/>
      <w:marBottom w:val="0"/>
      <w:divBdr>
        <w:top w:val="none" w:sz="0" w:space="0" w:color="auto"/>
        <w:left w:val="none" w:sz="0" w:space="0" w:color="auto"/>
        <w:bottom w:val="none" w:sz="0" w:space="0" w:color="auto"/>
        <w:right w:val="none" w:sz="0" w:space="0" w:color="auto"/>
      </w:divBdr>
    </w:div>
    <w:div w:id="664942639">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7">
          <w:marLeft w:val="446"/>
          <w:marRight w:val="0"/>
          <w:marTop w:val="0"/>
          <w:marBottom w:val="120"/>
          <w:divBdr>
            <w:top w:val="none" w:sz="0" w:space="0" w:color="auto"/>
            <w:left w:val="none" w:sz="0" w:space="0" w:color="auto"/>
            <w:bottom w:val="none" w:sz="0" w:space="0" w:color="auto"/>
            <w:right w:val="none" w:sz="0" w:space="0" w:color="auto"/>
          </w:divBdr>
        </w:div>
        <w:div w:id="1533496133">
          <w:marLeft w:val="446"/>
          <w:marRight w:val="0"/>
          <w:marTop w:val="0"/>
          <w:marBottom w:val="120"/>
          <w:divBdr>
            <w:top w:val="none" w:sz="0" w:space="0" w:color="auto"/>
            <w:left w:val="none" w:sz="0" w:space="0" w:color="auto"/>
            <w:bottom w:val="none" w:sz="0" w:space="0" w:color="auto"/>
            <w:right w:val="none" w:sz="0" w:space="0" w:color="auto"/>
          </w:divBdr>
        </w:div>
        <w:div w:id="1718428962">
          <w:marLeft w:val="446"/>
          <w:marRight w:val="0"/>
          <w:marTop w:val="0"/>
          <w:marBottom w:val="120"/>
          <w:divBdr>
            <w:top w:val="none" w:sz="0" w:space="0" w:color="auto"/>
            <w:left w:val="none" w:sz="0" w:space="0" w:color="auto"/>
            <w:bottom w:val="none" w:sz="0" w:space="0" w:color="auto"/>
            <w:right w:val="none" w:sz="0" w:space="0" w:color="auto"/>
          </w:divBdr>
        </w:div>
        <w:div w:id="1872110459">
          <w:marLeft w:val="446"/>
          <w:marRight w:val="0"/>
          <w:marTop w:val="0"/>
          <w:marBottom w:val="120"/>
          <w:divBdr>
            <w:top w:val="none" w:sz="0" w:space="0" w:color="auto"/>
            <w:left w:val="none" w:sz="0" w:space="0" w:color="auto"/>
            <w:bottom w:val="none" w:sz="0" w:space="0" w:color="auto"/>
            <w:right w:val="none" w:sz="0" w:space="0" w:color="auto"/>
          </w:divBdr>
        </w:div>
      </w:divsChild>
    </w:div>
    <w:div w:id="738600109">
      <w:bodyDiv w:val="1"/>
      <w:marLeft w:val="0"/>
      <w:marRight w:val="0"/>
      <w:marTop w:val="0"/>
      <w:marBottom w:val="0"/>
      <w:divBdr>
        <w:top w:val="none" w:sz="0" w:space="0" w:color="auto"/>
        <w:left w:val="none" w:sz="0" w:space="0" w:color="auto"/>
        <w:bottom w:val="none" w:sz="0" w:space="0" w:color="auto"/>
        <w:right w:val="none" w:sz="0" w:space="0" w:color="auto"/>
      </w:divBdr>
      <w:divsChild>
        <w:div w:id="40641863">
          <w:marLeft w:val="446"/>
          <w:marRight w:val="0"/>
          <w:marTop w:val="0"/>
          <w:marBottom w:val="120"/>
          <w:divBdr>
            <w:top w:val="none" w:sz="0" w:space="0" w:color="auto"/>
            <w:left w:val="none" w:sz="0" w:space="0" w:color="auto"/>
            <w:bottom w:val="none" w:sz="0" w:space="0" w:color="auto"/>
            <w:right w:val="none" w:sz="0" w:space="0" w:color="auto"/>
          </w:divBdr>
        </w:div>
        <w:div w:id="1091971135">
          <w:marLeft w:val="446"/>
          <w:marRight w:val="0"/>
          <w:marTop w:val="0"/>
          <w:marBottom w:val="120"/>
          <w:divBdr>
            <w:top w:val="none" w:sz="0" w:space="0" w:color="auto"/>
            <w:left w:val="none" w:sz="0" w:space="0" w:color="auto"/>
            <w:bottom w:val="none" w:sz="0" w:space="0" w:color="auto"/>
            <w:right w:val="none" w:sz="0" w:space="0" w:color="auto"/>
          </w:divBdr>
        </w:div>
        <w:div w:id="1313295676">
          <w:marLeft w:val="446"/>
          <w:marRight w:val="0"/>
          <w:marTop w:val="0"/>
          <w:marBottom w:val="120"/>
          <w:divBdr>
            <w:top w:val="none" w:sz="0" w:space="0" w:color="auto"/>
            <w:left w:val="none" w:sz="0" w:space="0" w:color="auto"/>
            <w:bottom w:val="none" w:sz="0" w:space="0" w:color="auto"/>
            <w:right w:val="none" w:sz="0" w:space="0" w:color="auto"/>
          </w:divBdr>
        </w:div>
        <w:div w:id="2055228625">
          <w:marLeft w:val="446"/>
          <w:marRight w:val="0"/>
          <w:marTop w:val="0"/>
          <w:marBottom w:val="120"/>
          <w:divBdr>
            <w:top w:val="none" w:sz="0" w:space="0" w:color="auto"/>
            <w:left w:val="none" w:sz="0" w:space="0" w:color="auto"/>
            <w:bottom w:val="none" w:sz="0" w:space="0" w:color="auto"/>
            <w:right w:val="none" w:sz="0" w:space="0" w:color="auto"/>
          </w:divBdr>
        </w:div>
      </w:divsChild>
    </w:div>
    <w:div w:id="778839012">
      <w:bodyDiv w:val="1"/>
      <w:marLeft w:val="0"/>
      <w:marRight w:val="0"/>
      <w:marTop w:val="0"/>
      <w:marBottom w:val="0"/>
      <w:divBdr>
        <w:top w:val="none" w:sz="0" w:space="0" w:color="auto"/>
        <w:left w:val="none" w:sz="0" w:space="0" w:color="auto"/>
        <w:bottom w:val="none" w:sz="0" w:space="0" w:color="auto"/>
        <w:right w:val="none" w:sz="0" w:space="0" w:color="auto"/>
      </w:divBdr>
    </w:div>
    <w:div w:id="808324000">
      <w:bodyDiv w:val="1"/>
      <w:marLeft w:val="0"/>
      <w:marRight w:val="0"/>
      <w:marTop w:val="0"/>
      <w:marBottom w:val="0"/>
      <w:divBdr>
        <w:top w:val="none" w:sz="0" w:space="0" w:color="auto"/>
        <w:left w:val="none" w:sz="0" w:space="0" w:color="auto"/>
        <w:bottom w:val="none" w:sz="0" w:space="0" w:color="auto"/>
        <w:right w:val="none" w:sz="0" w:space="0" w:color="auto"/>
      </w:divBdr>
    </w:div>
    <w:div w:id="866286726">
      <w:bodyDiv w:val="1"/>
      <w:marLeft w:val="0"/>
      <w:marRight w:val="0"/>
      <w:marTop w:val="0"/>
      <w:marBottom w:val="0"/>
      <w:divBdr>
        <w:top w:val="none" w:sz="0" w:space="0" w:color="auto"/>
        <w:left w:val="none" w:sz="0" w:space="0" w:color="auto"/>
        <w:bottom w:val="none" w:sz="0" w:space="0" w:color="auto"/>
        <w:right w:val="none" w:sz="0" w:space="0" w:color="auto"/>
      </w:divBdr>
    </w:div>
    <w:div w:id="880050161">
      <w:bodyDiv w:val="1"/>
      <w:marLeft w:val="0"/>
      <w:marRight w:val="0"/>
      <w:marTop w:val="0"/>
      <w:marBottom w:val="0"/>
      <w:divBdr>
        <w:top w:val="none" w:sz="0" w:space="0" w:color="auto"/>
        <w:left w:val="none" w:sz="0" w:space="0" w:color="auto"/>
        <w:bottom w:val="none" w:sz="0" w:space="0" w:color="auto"/>
        <w:right w:val="none" w:sz="0" w:space="0" w:color="auto"/>
      </w:divBdr>
    </w:div>
    <w:div w:id="1713576196">
      <w:bodyDiv w:val="1"/>
      <w:marLeft w:val="0"/>
      <w:marRight w:val="0"/>
      <w:marTop w:val="0"/>
      <w:marBottom w:val="0"/>
      <w:divBdr>
        <w:top w:val="none" w:sz="0" w:space="0" w:color="auto"/>
        <w:left w:val="none" w:sz="0" w:space="0" w:color="auto"/>
        <w:bottom w:val="none" w:sz="0" w:space="0" w:color="auto"/>
        <w:right w:val="none" w:sz="0" w:space="0" w:color="auto"/>
      </w:divBdr>
      <w:divsChild>
        <w:div w:id="269318001">
          <w:marLeft w:val="446"/>
          <w:marRight w:val="0"/>
          <w:marTop w:val="0"/>
          <w:marBottom w:val="120"/>
          <w:divBdr>
            <w:top w:val="none" w:sz="0" w:space="0" w:color="auto"/>
            <w:left w:val="none" w:sz="0" w:space="0" w:color="auto"/>
            <w:bottom w:val="none" w:sz="0" w:space="0" w:color="auto"/>
            <w:right w:val="none" w:sz="0" w:space="0" w:color="auto"/>
          </w:divBdr>
        </w:div>
        <w:div w:id="424083727">
          <w:marLeft w:val="446"/>
          <w:marRight w:val="0"/>
          <w:marTop w:val="0"/>
          <w:marBottom w:val="120"/>
          <w:divBdr>
            <w:top w:val="none" w:sz="0" w:space="0" w:color="auto"/>
            <w:left w:val="none" w:sz="0" w:space="0" w:color="auto"/>
            <w:bottom w:val="none" w:sz="0" w:space="0" w:color="auto"/>
            <w:right w:val="none" w:sz="0" w:space="0" w:color="auto"/>
          </w:divBdr>
        </w:div>
        <w:div w:id="513888137">
          <w:marLeft w:val="446"/>
          <w:marRight w:val="0"/>
          <w:marTop w:val="0"/>
          <w:marBottom w:val="120"/>
          <w:divBdr>
            <w:top w:val="none" w:sz="0" w:space="0" w:color="auto"/>
            <w:left w:val="none" w:sz="0" w:space="0" w:color="auto"/>
            <w:bottom w:val="none" w:sz="0" w:space="0" w:color="auto"/>
            <w:right w:val="none" w:sz="0" w:space="0" w:color="auto"/>
          </w:divBdr>
        </w:div>
        <w:div w:id="593637195">
          <w:marLeft w:val="446"/>
          <w:marRight w:val="0"/>
          <w:marTop w:val="0"/>
          <w:marBottom w:val="120"/>
          <w:divBdr>
            <w:top w:val="none" w:sz="0" w:space="0" w:color="auto"/>
            <w:left w:val="none" w:sz="0" w:space="0" w:color="auto"/>
            <w:bottom w:val="none" w:sz="0" w:space="0" w:color="auto"/>
            <w:right w:val="none" w:sz="0" w:space="0" w:color="auto"/>
          </w:divBdr>
        </w:div>
      </w:divsChild>
    </w:div>
    <w:div w:id="193674045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699678">
      <w:bodyDiv w:val="1"/>
      <w:marLeft w:val="0"/>
      <w:marRight w:val="0"/>
      <w:marTop w:val="0"/>
      <w:marBottom w:val="0"/>
      <w:divBdr>
        <w:top w:val="none" w:sz="0" w:space="0" w:color="auto"/>
        <w:left w:val="none" w:sz="0" w:space="0" w:color="auto"/>
        <w:bottom w:val="none" w:sz="0" w:space="0" w:color="auto"/>
        <w:right w:val="none" w:sz="0" w:space="0" w:color="auto"/>
      </w:divBdr>
    </w:div>
    <w:div w:id="213903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5AIRPNAIUNRU-859666464-5634</_dlc_DocId>
    <_dlc_DocIdUrl xmlns="71c5aaf6-e6ce-465b-b873-5148d2a4c105">
      <Url>https://nokia.sharepoint.com/sites/c5g/e2earch/_layouts/15/DocIdRedir.aspx?ID=5AIRPNAIUNRU-859666464-5634</Url>
      <Description>5AIRPNAIUNRU-859666464-5634</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51DB-2B5D-4D95-A707-7F3E2D4D946A}">
  <ds:schemaRefs>
    <ds:schemaRef ds:uri="http://schemas.microsoft.com/office/2006/metadata/longProperties"/>
  </ds:schemaRefs>
</ds:datastoreItem>
</file>

<file path=customXml/itemProps2.xml><?xml version="1.0" encoding="utf-8"?>
<ds:datastoreItem xmlns:ds="http://schemas.openxmlformats.org/officeDocument/2006/customXml" ds:itemID="{C9FD1DE7-D893-41B7-8350-FFD06E0A2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2D450-306F-4DAF-8B2D-7A3C34207F9D}">
  <ds:schemaRefs>
    <ds:schemaRef ds:uri="http://schemas.microsoft.com/sharepoint/events"/>
  </ds:schemaRefs>
</ds:datastoreItem>
</file>

<file path=customXml/itemProps4.xml><?xml version="1.0" encoding="utf-8"?>
<ds:datastoreItem xmlns:ds="http://schemas.openxmlformats.org/officeDocument/2006/customXml" ds:itemID="{09B4D08D-D607-4F30-88E0-C84C66D241CC}">
  <ds:schemaRefs>
    <ds:schemaRef ds:uri="Microsoft.SharePoint.Taxonomy.ContentTypeSync"/>
  </ds:schemaRefs>
</ds:datastoreItem>
</file>

<file path=customXml/itemProps5.xml><?xml version="1.0" encoding="utf-8"?>
<ds:datastoreItem xmlns:ds="http://schemas.openxmlformats.org/officeDocument/2006/customXml" ds:itemID="{508AA97C-39A0-4687-BC10-BBF86A8FBE36}">
  <ds:schemaRefs>
    <ds:schemaRef ds:uri="http://schemas.microsoft.com/sharepoint/v3/contenttype/forms"/>
  </ds:schemaRefs>
</ds:datastoreItem>
</file>

<file path=customXml/itemProps6.xml><?xml version="1.0" encoding="utf-8"?>
<ds:datastoreItem xmlns:ds="http://schemas.openxmlformats.org/officeDocument/2006/customXml" ds:itemID="{1EBE023F-7517-45BB-A694-6CC5EB8DD872}">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7207E112-C124-4968-A232-46EC7188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5</Pages>
  <Words>1643</Words>
  <Characters>9860</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Koziol, Dawid (Nokia - PL/Wroclaw)</cp:lastModifiedBy>
  <cp:revision>11</cp:revision>
  <dcterms:created xsi:type="dcterms:W3CDTF">2019-10-01T08:42:00Z</dcterms:created>
  <dcterms:modified xsi:type="dcterms:W3CDTF">2019-10-03T17:45:00Z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5AIRPNAIUNRU-859666464-5267</vt:lpwstr>
  </property>
  <property fmtid="{D5CDD505-2E9C-101B-9397-08002B2CF9AE}" pid="3" name="_dlc_DocIdItemGuid">
    <vt:lpwstr>24c92ef7-e7d1-40dc-997a-a43fdb13fb6e</vt:lpwstr>
  </property>
  <property fmtid="{D5CDD505-2E9C-101B-9397-08002B2CF9AE}" pid="4" name="_dlc_DocIdUrl">
    <vt:lpwstr>https://nokia.sharepoint.com/sites/c5g/e2earch/_layouts/15/DocIdRedir.aspx?ID=5AIRPNAIUNRU-859666464-5267, 5AIRPNAIUNRU-859666464-5267</vt:lpwstr>
  </property>
  <property fmtid="{D5CDD505-2E9C-101B-9397-08002B2CF9AE}" pid="5" name="ContentTypeId">
    <vt:lpwstr>0x01010054371E7EC0F13943B87F9D9F2BE005B3</vt:lpwstr>
  </property>
</Properties>
</file>